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F85D2" w14:textId="77777777" w:rsidR="00A146C4" w:rsidRPr="00F554BD" w:rsidRDefault="00A146C4" w:rsidP="00A14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lang w:val="it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  <w:r w:rsidRPr="00F554BD">
        <w:rPr>
          <w:rFonts w:ascii="Arial" w:hAnsi="Arial" w:cs="Arial"/>
          <w:b/>
          <w:bCs/>
          <w:color w:val="FF0000"/>
          <w:sz w:val="22"/>
          <w:lang w:val="it-CH"/>
        </w:rPr>
        <w:t xml:space="preserve">Strumento per i periti principali e specializzati </w:t>
      </w:r>
    </w:p>
    <w:p w14:paraId="6A3DAFB7" w14:textId="77777777" w:rsidR="00A146C4" w:rsidRPr="00F554BD" w:rsidRDefault="00A146C4" w:rsidP="001968DF">
      <w:pPr>
        <w:rPr>
          <w:rFonts w:ascii="Arial" w:hAnsi="Arial" w:cs="Arial"/>
          <w:b/>
          <w:sz w:val="24"/>
          <w:szCs w:val="24"/>
          <w:lang w:val="it-CH"/>
        </w:rPr>
      </w:pPr>
    </w:p>
    <w:p w14:paraId="5B8AE4EF" w14:textId="77777777" w:rsidR="00A146C4" w:rsidRPr="00F554BD" w:rsidRDefault="00A146C4" w:rsidP="00A146C4">
      <w:pPr>
        <w:rPr>
          <w:rFonts w:ascii="Arial" w:hAnsi="Arial" w:cs="Arial"/>
          <w:b/>
          <w:sz w:val="24"/>
          <w:szCs w:val="24"/>
          <w:lang w:val="it-CH"/>
        </w:rPr>
      </w:pPr>
      <w:r w:rsidRPr="00F554BD">
        <w:rPr>
          <w:rFonts w:ascii="Arial" w:hAnsi="Arial" w:cs="Arial"/>
          <w:b/>
          <w:sz w:val="24"/>
          <w:szCs w:val="24"/>
          <w:lang w:val="it-CH"/>
        </w:rPr>
        <w:t xml:space="preserve">Studio </w:t>
      </w:r>
      <w:proofErr w:type="spellStart"/>
      <w:r w:rsidRPr="00F554BD">
        <w:rPr>
          <w:rFonts w:ascii="Arial" w:hAnsi="Arial" w:cs="Arial"/>
          <w:b/>
          <w:sz w:val="24"/>
          <w:szCs w:val="24"/>
          <w:lang w:val="it-CH"/>
        </w:rPr>
        <w:t>postdiploma</w:t>
      </w:r>
      <w:proofErr w:type="spellEnd"/>
      <w:r w:rsidRPr="00F554BD">
        <w:rPr>
          <w:rFonts w:ascii="Arial" w:hAnsi="Arial" w:cs="Arial"/>
          <w:b/>
          <w:sz w:val="24"/>
          <w:szCs w:val="24"/>
          <w:lang w:val="it-CH"/>
        </w:rPr>
        <w:t xml:space="preserve"> SSS </w:t>
      </w:r>
      <w:r w:rsidRPr="00F554BD">
        <w:rPr>
          <w:rFonts w:ascii="Arial" w:hAnsi="Arial" w:cs="Arial"/>
          <w:b/>
          <w:sz w:val="24"/>
          <w:szCs w:val="24"/>
          <w:u w:val="single"/>
          <w:lang w:val="it-CH"/>
        </w:rPr>
        <w:t>senza</w:t>
      </w:r>
      <w:r w:rsidRPr="00F554BD">
        <w:rPr>
          <w:rFonts w:ascii="Arial" w:hAnsi="Arial" w:cs="Arial"/>
          <w:b/>
          <w:sz w:val="24"/>
          <w:szCs w:val="24"/>
          <w:lang w:val="it-CH"/>
        </w:rPr>
        <w:t xml:space="preserve"> programma quadro d’insegnamento </w:t>
      </w:r>
    </w:p>
    <w:p w14:paraId="7A7D7C6A" w14:textId="77777777" w:rsidR="0082710D" w:rsidRPr="00F554BD" w:rsidRDefault="0082710D" w:rsidP="001968DF">
      <w:pPr>
        <w:rPr>
          <w:rFonts w:ascii="Arial" w:hAnsi="Arial" w:cs="Arial"/>
          <w:b/>
          <w:sz w:val="22"/>
          <w:szCs w:val="22"/>
          <w:lang w:val="it-CH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B1AD54F" w14:textId="77777777" w:rsidR="00A146C4" w:rsidRPr="00F554BD" w:rsidRDefault="00A146C4" w:rsidP="00A146C4">
      <w:pPr>
        <w:rPr>
          <w:rFonts w:ascii="Arial" w:hAnsi="Arial" w:cs="Arial"/>
          <w:b/>
          <w:sz w:val="22"/>
          <w:szCs w:val="22"/>
          <w:lang w:val="it-CH"/>
        </w:rPr>
      </w:pPr>
      <w:r w:rsidRPr="00F554BD">
        <w:rPr>
          <w:rFonts w:ascii="Arial" w:hAnsi="Arial" w:cs="Arial"/>
          <w:b/>
          <w:sz w:val="22"/>
          <w:szCs w:val="22"/>
          <w:lang w:val="it-CH"/>
        </w:rPr>
        <w:t>Valutazione e rapporto fasi 1 + 2</w:t>
      </w:r>
    </w:p>
    <w:p w14:paraId="0F7619A2" w14:textId="77777777" w:rsidR="00551E0A" w:rsidRPr="00F554BD" w:rsidRDefault="00551E0A" w:rsidP="001968DF">
      <w:pPr>
        <w:rPr>
          <w:rFonts w:ascii="Arial" w:hAnsi="Arial" w:cs="Arial"/>
          <w:b/>
          <w:sz w:val="22"/>
          <w:szCs w:val="22"/>
          <w:lang w:val="it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D605B6" w:rsidRPr="006526D4" w14:paraId="7225E06A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40C21ED6" w14:textId="77777777" w:rsidR="00D605B6" w:rsidRPr="00F554BD" w:rsidRDefault="00A146C4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Dati sullo studio </w:t>
            </w:r>
            <w:proofErr w:type="spellStart"/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>postdiploma</w:t>
            </w:r>
            <w:proofErr w:type="spellEnd"/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SSS (SPD SSS)</w:t>
            </w:r>
          </w:p>
        </w:tc>
      </w:tr>
      <w:tr w:rsidR="00D605B6" w:rsidRPr="006526D4" w14:paraId="637BC3A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21F3932" w14:textId="77777777" w:rsidR="00D605B6" w:rsidRPr="00F554BD" w:rsidRDefault="00A146C4" w:rsidP="004179E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Numero della procedura di riconoscimento</w:t>
            </w:r>
          </w:p>
        </w:tc>
        <w:tc>
          <w:tcPr>
            <w:tcW w:w="5103" w:type="dxa"/>
            <w:vAlign w:val="center"/>
          </w:tcPr>
          <w:p w14:paraId="72E20236" w14:textId="77777777" w:rsidR="00D605B6" w:rsidRPr="00F554BD" w:rsidRDefault="00D605B6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D605B6" w:rsidRPr="00F554BD" w14:paraId="38D00229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E0DEF8E" w14:textId="77777777" w:rsidR="00752268" w:rsidRPr="00F554BD" w:rsidRDefault="00A146C4" w:rsidP="00A146C4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SPD SSS</w:t>
            </w:r>
            <w:r w:rsidR="004179E1"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: </w:t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titolo</w:t>
            </w:r>
            <w:r w:rsidR="004179E1"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14:paraId="17ABE72A" w14:textId="77777777" w:rsidR="00752268" w:rsidRPr="00F554BD" w:rsidRDefault="00752268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68081E" w:rsidRPr="006526D4" w14:paraId="09F9CE61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EEFB8D0" w14:textId="77777777" w:rsidR="0068081E" w:rsidRPr="00F554BD" w:rsidRDefault="001C06C3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Ciclo di formazione di riferimento: denominazione, data di inizio e di fine</w:t>
            </w:r>
          </w:p>
        </w:tc>
        <w:tc>
          <w:tcPr>
            <w:tcW w:w="5103" w:type="dxa"/>
            <w:vAlign w:val="center"/>
          </w:tcPr>
          <w:p w14:paraId="6D91B5D6" w14:textId="77777777" w:rsidR="0068081E" w:rsidRPr="00F554BD" w:rsidRDefault="0068081E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7DAF21BC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F6F07A0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Data della decisione d’avvio</w:t>
            </w:r>
          </w:p>
        </w:tc>
        <w:tc>
          <w:tcPr>
            <w:tcW w:w="5103" w:type="dxa"/>
            <w:vAlign w:val="center"/>
          </w:tcPr>
          <w:p w14:paraId="71845B4A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3B7B480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2AE333D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Numero minimo di ore di studio: 900</w:t>
            </w:r>
          </w:p>
        </w:tc>
        <w:tc>
          <w:tcPr>
            <w:tcW w:w="5103" w:type="dxa"/>
            <w:vAlign w:val="center"/>
          </w:tcPr>
          <w:p w14:paraId="2FF09470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7EA131B5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3872F5B" w14:textId="4EC34D9D" w:rsidR="001C06C3" w:rsidRPr="00F554BD" w:rsidRDefault="001C06C3" w:rsidP="001C506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Data della domanda (</w:t>
            </w:r>
            <w:r w:rsidR="001C5061">
              <w:rPr>
                <w:rFonts w:ascii="Arial" w:hAnsi="Arial" w:cs="Arial"/>
                <w:sz w:val="18"/>
                <w:szCs w:val="18"/>
                <w:lang w:val="it-CH"/>
              </w:rPr>
              <w:t>parere</w:t>
            </w:r>
            <w:r w:rsidR="001C5061"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del Cantone)</w:t>
            </w:r>
          </w:p>
        </w:tc>
        <w:tc>
          <w:tcPr>
            <w:tcW w:w="5103" w:type="dxa"/>
            <w:vAlign w:val="center"/>
          </w:tcPr>
          <w:p w14:paraId="74305E5E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569C8653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8FCECCF" w14:textId="2210B91C" w:rsidR="001C06C3" w:rsidRPr="00F554BD" w:rsidRDefault="001C06C3" w:rsidP="001C506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Riconoscimento secondo il diritto </w:t>
            </w:r>
            <w:r w:rsidR="001C5061">
              <w:rPr>
                <w:rFonts w:ascii="Arial" w:hAnsi="Arial" w:cs="Arial"/>
                <w:sz w:val="18"/>
                <w:szCs w:val="18"/>
                <w:lang w:val="it-CH"/>
              </w:rPr>
              <w:t>previgente</w:t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: sì o no?</w:t>
            </w:r>
          </w:p>
        </w:tc>
        <w:tc>
          <w:tcPr>
            <w:tcW w:w="5103" w:type="dxa"/>
            <w:vAlign w:val="center"/>
          </w:tcPr>
          <w:p w14:paraId="6A158502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26E19161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DDA0DDF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Riconoscimento retroattivo: sì o no?</w:t>
            </w:r>
          </w:p>
        </w:tc>
        <w:tc>
          <w:tcPr>
            <w:tcW w:w="5103" w:type="dxa"/>
            <w:vAlign w:val="center"/>
          </w:tcPr>
          <w:p w14:paraId="4152F72F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238D63D6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692FEC5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Riunione d’avvio (data, se già svolta)</w:t>
            </w:r>
          </w:p>
        </w:tc>
        <w:tc>
          <w:tcPr>
            <w:tcW w:w="5103" w:type="dxa"/>
            <w:vAlign w:val="center"/>
          </w:tcPr>
          <w:p w14:paraId="40449ED0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4B3A24CA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023BCD28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>Dati sull’operatore della formazione</w:t>
            </w:r>
          </w:p>
        </w:tc>
      </w:tr>
      <w:tr w:rsidR="001C06C3" w:rsidRPr="00F554BD" w14:paraId="3C441A1B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0A22823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Denominazione</w:t>
            </w:r>
          </w:p>
        </w:tc>
        <w:tc>
          <w:tcPr>
            <w:tcW w:w="5103" w:type="dxa"/>
            <w:vAlign w:val="center"/>
          </w:tcPr>
          <w:p w14:paraId="37EA8D86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42A4D4E7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BAA6224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Indirizzo</w:t>
            </w:r>
          </w:p>
        </w:tc>
        <w:tc>
          <w:tcPr>
            <w:tcW w:w="5103" w:type="dxa"/>
            <w:vAlign w:val="center"/>
          </w:tcPr>
          <w:p w14:paraId="7283BADE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5174027A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8887E4E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Sede/i</w:t>
            </w:r>
          </w:p>
        </w:tc>
        <w:tc>
          <w:tcPr>
            <w:tcW w:w="5103" w:type="dxa"/>
            <w:vAlign w:val="center"/>
          </w:tcPr>
          <w:p w14:paraId="37624EC1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3C09E26D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A8FDD48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Cantone principale</w:t>
            </w:r>
          </w:p>
        </w:tc>
        <w:tc>
          <w:tcPr>
            <w:tcW w:w="5103" w:type="dxa"/>
            <w:vAlign w:val="center"/>
          </w:tcPr>
          <w:p w14:paraId="2C2900A1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7514CE8E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2404371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Persona di contatto</w:t>
            </w:r>
          </w:p>
        </w:tc>
        <w:tc>
          <w:tcPr>
            <w:tcW w:w="5103" w:type="dxa"/>
            <w:vAlign w:val="center"/>
          </w:tcPr>
          <w:p w14:paraId="566829B4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42F9492D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A451A91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Telefono</w:t>
            </w:r>
          </w:p>
        </w:tc>
        <w:tc>
          <w:tcPr>
            <w:tcW w:w="5103" w:type="dxa"/>
            <w:vAlign w:val="center"/>
          </w:tcPr>
          <w:p w14:paraId="0819059F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7157A40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07927D3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E-mail</w:t>
            </w:r>
          </w:p>
        </w:tc>
        <w:tc>
          <w:tcPr>
            <w:tcW w:w="5103" w:type="dxa"/>
            <w:vAlign w:val="center"/>
          </w:tcPr>
          <w:p w14:paraId="72F9B9BE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F554BD" w14:paraId="0C8DA0EC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A3CCA68" w14:textId="3115D266" w:rsidR="001C06C3" w:rsidRPr="00F554BD" w:rsidRDefault="003D25E8" w:rsidP="001C506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Sito </w:t>
            </w:r>
            <w:r w:rsidR="001C5061">
              <w:rPr>
                <w:rFonts w:ascii="Arial" w:hAnsi="Arial" w:cs="Arial"/>
                <w:sz w:val="18"/>
                <w:szCs w:val="18"/>
                <w:lang w:val="it-CH"/>
              </w:rPr>
              <w:t>internet</w:t>
            </w:r>
          </w:p>
        </w:tc>
        <w:tc>
          <w:tcPr>
            <w:tcW w:w="5103" w:type="dxa"/>
            <w:vAlign w:val="center"/>
          </w:tcPr>
          <w:p w14:paraId="192DC93B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2315312E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06331F6" w14:textId="0DE4B654" w:rsidR="001C06C3" w:rsidRPr="00F554BD" w:rsidRDefault="003D25E8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Altri SPD SSS della</w:t>
            </w:r>
            <w:r w:rsidR="001C5061">
              <w:rPr>
                <w:rFonts w:ascii="Arial" w:hAnsi="Arial" w:cs="Arial"/>
                <w:sz w:val="18"/>
                <w:szCs w:val="18"/>
                <w:lang w:val="it-CH"/>
              </w:rPr>
              <w:t xml:space="preserve"> stessa</w:t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 scuola specializzata superiore</w:t>
            </w:r>
          </w:p>
        </w:tc>
        <w:tc>
          <w:tcPr>
            <w:tcW w:w="5103" w:type="dxa"/>
            <w:vAlign w:val="center"/>
          </w:tcPr>
          <w:p w14:paraId="688074FE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7E06C92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F0C83AE" w14:textId="3A17E1C6" w:rsidR="001C06C3" w:rsidRPr="00F554BD" w:rsidRDefault="003D25E8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Cicli di formazione SSS della </w:t>
            </w:r>
            <w:r w:rsidR="001C5061">
              <w:rPr>
                <w:rFonts w:ascii="Arial" w:hAnsi="Arial" w:cs="Arial"/>
                <w:sz w:val="18"/>
                <w:szCs w:val="18"/>
                <w:lang w:val="it-CH"/>
              </w:rPr>
              <w:t xml:space="preserve">stessa </w:t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scuola specializzata superiore</w:t>
            </w:r>
          </w:p>
        </w:tc>
        <w:tc>
          <w:tcPr>
            <w:tcW w:w="5103" w:type="dxa"/>
            <w:vAlign w:val="center"/>
          </w:tcPr>
          <w:p w14:paraId="1E249F7A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0C260BF6" w14:textId="77777777" w:rsidTr="002D724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655F17EF" w14:textId="77777777" w:rsidR="001C06C3" w:rsidRPr="00F554BD" w:rsidRDefault="003D25E8" w:rsidP="001C06C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>Perito principale e perito specializzato</w:t>
            </w:r>
          </w:p>
        </w:tc>
      </w:tr>
      <w:tr w:rsidR="001C06C3" w:rsidRPr="006526D4" w14:paraId="7F8078F3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AA59191" w14:textId="77777777" w:rsidR="001C06C3" w:rsidRPr="00F554BD" w:rsidRDefault="003D25E8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Perito principale (cognome, nome, e-mail, tel.)</w:t>
            </w:r>
          </w:p>
        </w:tc>
        <w:tc>
          <w:tcPr>
            <w:tcW w:w="5103" w:type="dxa"/>
            <w:vAlign w:val="center"/>
          </w:tcPr>
          <w:p w14:paraId="2CCE402B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0C47A2C5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EACFF7B" w14:textId="77777777" w:rsidR="001C06C3" w:rsidRPr="00F554BD" w:rsidRDefault="003D25E8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Perito specializzato (cognome, nome, e-mail, tel.)</w:t>
            </w:r>
          </w:p>
        </w:tc>
        <w:tc>
          <w:tcPr>
            <w:tcW w:w="5103" w:type="dxa"/>
            <w:vAlign w:val="center"/>
          </w:tcPr>
          <w:p w14:paraId="4DD1FF9A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24E3E574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333C21A7" w14:textId="77777777" w:rsidR="001C06C3" w:rsidRPr="00F554BD" w:rsidRDefault="003D25E8" w:rsidP="003D25E8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>Rapporti sulle fasi di riconoscimento</w:t>
            </w:r>
            <w:r w:rsidR="001C06C3"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I + II</w:t>
            </w:r>
          </w:p>
        </w:tc>
      </w:tr>
      <w:tr w:rsidR="001C06C3" w:rsidRPr="006526D4" w14:paraId="1B6D54A3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5E64830" w14:textId="77777777" w:rsidR="001C06C3" w:rsidRPr="00F554BD" w:rsidRDefault="003D25E8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>fase I</w:t>
            </w:r>
          </w:p>
        </w:tc>
        <w:tc>
          <w:tcPr>
            <w:tcW w:w="5103" w:type="dxa"/>
            <w:vAlign w:val="center"/>
          </w:tcPr>
          <w:p w14:paraId="7E6C4A5A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69BBAE1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C54A118" w14:textId="77777777" w:rsidR="001C06C3" w:rsidRPr="00F554BD" w:rsidRDefault="003D25E8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Data rapporto intermedio </w:t>
            </w:r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>fase II</w:t>
            </w:r>
          </w:p>
        </w:tc>
        <w:tc>
          <w:tcPr>
            <w:tcW w:w="5103" w:type="dxa"/>
            <w:vAlign w:val="center"/>
          </w:tcPr>
          <w:p w14:paraId="65B4F22E" w14:textId="77777777" w:rsidR="001C06C3" w:rsidRPr="00F554BD" w:rsidRDefault="001C06C3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1C06C3" w:rsidRPr="006526D4" w14:paraId="7ECBDD5B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6012B153" w14:textId="77777777" w:rsidR="001C06C3" w:rsidRPr="00F554BD" w:rsidRDefault="0056142E" w:rsidP="001C06C3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b/>
                <w:sz w:val="18"/>
                <w:szCs w:val="18"/>
                <w:lang w:val="it-CH"/>
              </w:rPr>
              <w:t>Elenco elettronico dei destinatari</w:t>
            </w:r>
          </w:p>
        </w:tc>
        <w:tc>
          <w:tcPr>
            <w:tcW w:w="5103" w:type="dxa"/>
            <w:vAlign w:val="center"/>
          </w:tcPr>
          <w:p w14:paraId="4829987D" w14:textId="4ACE1D10" w:rsidR="001C06C3" w:rsidRPr="00F554BD" w:rsidRDefault="0056142E" w:rsidP="001C06C3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 xml:space="preserve">Periti, direzione della scuola, rappresentante SEFRI (responsabile di progetto, segreteria </w:t>
            </w:r>
            <w:r w:rsidR="00BC662E">
              <w:rPr>
                <w:rFonts w:ascii="Arial" w:hAnsi="Arial" w:cs="Arial"/>
                <w:sz w:val="18"/>
                <w:szCs w:val="18"/>
                <w:lang w:val="it-CH"/>
              </w:rPr>
              <w:t>SEFRI</w:t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t>)</w:t>
            </w:r>
          </w:p>
        </w:tc>
      </w:tr>
    </w:tbl>
    <w:p w14:paraId="6DF7E61D" w14:textId="77777777" w:rsidR="00D605B6" w:rsidRPr="00F554BD" w:rsidRDefault="00D605B6">
      <w:pPr>
        <w:rPr>
          <w:lang w:val="it-CH"/>
        </w:rPr>
      </w:pPr>
    </w:p>
    <w:p w14:paraId="5A43E2B1" w14:textId="77777777" w:rsidR="00D605B6" w:rsidRPr="00F554BD" w:rsidRDefault="00D605B6">
      <w:pPr>
        <w:spacing w:line="240" w:lineRule="auto"/>
        <w:jc w:val="left"/>
        <w:rPr>
          <w:lang w:val="it-CH"/>
        </w:rPr>
      </w:pPr>
      <w:r w:rsidRPr="00F554BD">
        <w:rPr>
          <w:lang w:val="it-CH"/>
        </w:rPr>
        <w:br w:type="page"/>
      </w:r>
    </w:p>
    <w:p w14:paraId="795C7963" w14:textId="77777777" w:rsidR="00710AC6" w:rsidRPr="00F554BD" w:rsidRDefault="00710AC6">
      <w:pPr>
        <w:rPr>
          <w:rFonts w:ascii="Arial" w:hAnsi="Arial" w:cs="Arial"/>
          <w:lang w:val="it-CH"/>
        </w:rPr>
      </w:pPr>
    </w:p>
    <w:p w14:paraId="6BA9CA0A" w14:textId="77777777" w:rsidR="00CE02F1" w:rsidRPr="00F554BD" w:rsidRDefault="00CE02F1" w:rsidP="00CE0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F554BD">
        <w:rPr>
          <w:rFonts w:ascii="Arial" w:hAnsi="Arial" w:cs="Arial"/>
          <w:b/>
          <w:sz w:val="22"/>
          <w:szCs w:val="22"/>
          <w:lang w:val="it-CH"/>
        </w:rPr>
        <w:t xml:space="preserve">Breve rapporto sui risultati della valutazione </w:t>
      </w:r>
      <w:r w:rsidRPr="00F554BD">
        <w:rPr>
          <w:rFonts w:ascii="Arial" w:hAnsi="Arial" w:cs="Arial"/>
          <w:b/>
          <w:color w:val="FF0000"/>
          <w:sz w:val="22"/>
          <w:szCs w:val="22"/>
          <w:lang w:val="it-CH"/>
        </w:rPr>
        <w:t>fase 1</w:t>
      </w:r>
    </w:p>
    <w:p w14:paraId="6BB8E43B" w14:textId="77777777" w:rsidR="001968DF" w:rsidRPr="00F554BD" w:rsidRDefault="001968DF">
      <w:pPr>
        <w:rPr>
          <w:rFonts w:ascii="Arial" w:hAnsi="Arial" w:cs="Arial"/>
          <w:lang w:val="it-CH"/>
        </w:rPr>
      </w:pPr>
    </w:p>
    <w:p w14:paraId="2F189C5A" w14:textId="77777777" w:rsidR="00CE02F1" w:rsidRPr="00F554BD" w:rsidRDefault="00CE02F1" w:rsidP="00CE02F1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bookmarkStart w:id="14" w:name="_Hlk508869738"/>
      <w:bookmarkStart w:id="15" w:name="_Toc159144628"/>
      <w:r w:rsidRPr="00F554BD">
        <w:rPr>
          <w:rFonts w:ascii="Arial" w:hAnsi="Arial" w:cs="Arial"/>
          <w:b/>
          <w:lang w:val="it-CH"/>
        </w:rPr>
        <w:t>Osservazioni sullo svolgimento della procedura:</w:t>
      </w:r>
    </w:p>
    <w:p w14:paraId="5E32F858" w14:textId="77777777" w:rsidR="00A415F7" w:rsidRPr="00F554BD" w:rsidRDefault="006A1218" w:rsidP="006A1218">
      <w:pPr>
        <w:ind w:left="360"/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t>Te</w:t>
      </w:r>
      <w:r w:rsidR="00CE02F1" w:rsidRPr="00F554BD">
        <w:rPr>
          <w:rFonts w:ascii="Arial" w:hAnsi="Arial" w:cs="Arial"/>
          <w:lang w:val="it-CH"/>
        </w:rPr>
        <w:t>sto</w:t>
      </w:r>
    </w:p>
    <w:bookmarkEnd w:id="14"/>
    <w:p w14:paraId="646E2507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708F6E4F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4987B4B3" w14:textId="77777777" w:rsidR="00A415F7" w:rsidRPr="00F554BD" w:rsidRDefault="00CE02F1" w:rsidP="00A415F7">
      <w:pPr>
        <w:pStyle w:val="Listenabsatz"/>
        <w:numPr>
          <w:ilvl w:val="0"/>
          <w:numId w:val="19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 xml:space="preserve">Condizioni della </w:t>
      </w:r>
      <w:r w:rsidRPr="00F554BD">
        <w:rPr>
          <w:rFonts w:ascii="Arial" w:hAnsi="Arial" w:cs="Arial"/>
          <w:b/>
          <w:color w:val="FF0000"/>
          <w:lang w:val="it-CH"/>
        </w:rPr>
        <w:t>fase 1</w:t>
      </w:r>
      <w:r w:rsidRPr="00F554BD">
        <w:rPr>
          <w:rFonts w:ascii="Arial" w:hAnsi="Arial" w:cs="Arial"/>
          <w:b/>
          <w:lang w:val="it-CH"/>
        </w:rPr>
        <w:t xml:space="preserve"> che l’operatore della formazione deve soddisfare </w:t>
      </w:r>
      <w:r w:rsidRPr="00F554BD">
        <w:rPr>
          <w:rFonts w:ascii="Arial" w:hAnsi="Arial" w:cs="Arial"/>
          <w:lang w:val="it-CH"/>
        </w:rPr>
        <w:t>(motivazioni: v. indicatori fase 1</w:t>
      </w:r>
      <w:r w:rsidR="00A415F7" w:rsidRPr="00F554BD">
        <w:rPr>
          <w:rFonts w:ascii="Arial" w:hAnsi="Arial" w:cs="Arial"/>
          <w:lang w:val="it-CH"/>
        </w:rPr>
        <w:t>)</w:t>
      </w:r>
      <w:r w:rsidR="00A415F7" w:rsidRPr="001C5061">
        <w:rPr>
          <w:rFonts w:ascii="Arial" w:hAnsi="Arial" w:cs="Arial"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F554BD" w14:paraId="27198BD8" w14:textId="77777777" w:rsidTr="001C5061">
        <w:tc>
          <w:tcPr>
            <w:tcW w:w="1191" w:type="dxa"/>
          </w:tcPr>
          <w:p w14:paraId="762C155C" w14:textId="77777777" w:rsidR="00A415F7" w:rsidRPr="00F554BD" w:rsidRDefault="00A415F7" w:rsidP="00CE02F1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Indi</w:t>
            </w:r>
            <w:r w:rsidR="00CE02F1" w:rsidRPr="00F554BD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143C5E90" w14:textId="77777777" w:rsidR="00A415F7" w:rsidRPr="00F554BD" w:rsidRDefault="00CE02F1" w:rsidP="002D7246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Argomento</w:t>
            </w:r>
          </w:p>
        </w:tc>
        <w:tc>
          <w:tcPr>
            <w:tcW w:w="1701" w:type="dxa"/>
          </w:tcPr>
          <w:p w14:paraId="6B0482C4" w14:textId="77777777" w:rsidR="00A415F7" w:rsidRPr="00F554BD" w:rsidRDefault="00CE02F1" w:rsidP="002D7246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Scadenza</w:t>
            </w:r>
          </w:p>
        </w:tc>
      </w:tr>
      <w:tr w:rsidR="00A415F7" w:rsidRPr="00F554BD" w14:paraId="50D3BF4C" w14:textId="77777777" w:rsidTr="001C5061">
        <w:tc>
          <w:tcPr>
            <w:tcW w:w="1191" w:type="dxa"/>
          </w:tcPr>
          <w:p w14:paraId="1A16B403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7404A90F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71D699B6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A415F7" w:rsidRPr="00F554BD" w14:paraId="721A06D7" w14:textId="77777777" w:rsidTr="001C5061">
        <w:tc>
          <w:tcPr>
            <w:tcW w:w="1191" w:type="dxa"/>
          </w:tcPr>
          <w:p w14:paraId="665E9AE7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6697705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2707D242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B5324" w:rsidRPr="00F554BD" w14:paraId="5378215D" w14:textId="77777777" w:rsidTr="001C5061">
        <w:tc>
          <w:tcPr>
            <w:tcW w:w="1191" w:type="dxa"/>
          </w:tcPr>
          <w:p w14:paraId="6B855047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74659C77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793077FD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B5324" w:rsidRPr="00F554BD" w14:paraId="3E5B8621" w14:textId="77777777" w:rsidTr="001C5061">
        <w:tc>
          <w:tcPr>
            <w:tcW w:w="1191" w:type="dxa"/>
          </w:tcPr>
          <w:p w14:paraId="42A4E1C0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4A754AFB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10CA5CEC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583562E6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131FF344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4BC425C9" w14:textId="74D3463F" w:rsidR="00A415F7" w:rsidRPr="00F554BD" w:rsidRDefault="00CE02F1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 xml:space="preserve">Valutazione del potenziale e del fabbisogno di sviluppo </w:t>
      </w:r>
      <w:r w:rsidR="001C5061">
        <w:rPr>
          <w:rFonts w:ascii="Arial" w:hAnsi="Arial" w:cs="Arial"/>
          <w:b/>
          <w:lang w:val="it-CH"/>
        </w:rPr>
        <w:t>dell</w:t>
      </w:r>
      <w:r w:rsidR="00194B1A">
        <w:rPr>
          <w:rFonts w:ascii="Arial" w:hAnsi="Arial" w:cs="Arial"/>
          <w:b/>
          <w:lang w:val="it-CH"/>
        </w:rPr>
        <w:t xml:space="preserve">o </w:t>
      </w:r>
      <w:r w:rsidRPr="00F554BD">
        <w:rPr>
          <w:rFonts w:ascii="Arial" w:hAnsi="Arial" w:cs="Arial"/>
          <w:b/>
          <w:lang w:val="it-CH"/>
        </w:rPr>
        <w:t>SPD</w:t>
      </w:r>
      <w:r w:rsidR="00A415F7" w:rsidRPr="00F554BD">
        <w:rPr>
          <w:rFonts w:ascii="Arial" w:hAnsi="Arial" w:cs="Arial"/>
          <w:b/>
          <w:lang w:val="it-CH"/>
        </w:rPr>
        <w:t>:</w:t>
      </w:r>
    </w:p>
    <w:p w14:paraId="3EEA5EB2" w14:textId="77777777" w:rsidR="006A1218" w:rsidRPr="00F554BD" w:rsidRDefault="006A1218" w:rsidP="006A1218">
      <w:pPr>
        <w:ind w:left="360"/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t>Te</w:t>
      </w:r>
      <w:r w:rsidR="00CE02F1" w:rsidRPr="00F554BD">
        <w:rPr>
          <w:rFonts w:ascii="Arial" w:hAnsi="Arial" w:cs="Arial"/>
          <w:lang w:val="it-CH"/>
        </w:rPr>
        <w:t>sto</w:t>
      </w:r>
    </w:p>
    <w:p w14:paraId="403FA1DD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643174E6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585E7EAF" w14:textId="77777777" w:rsidR="00A415F7" w:rsidRPr="00F554BD" w:rsidRDefault="00CE02F1" w:rsidP="00A415F7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>Previsione sull’esito del riconoscimento – prima valutazione</w:t>
      </w:r>
      <w:r w:rsidR="00A415F7" w:rsidRPr="00F554BD">
        <w:rPr>
          <w:rFonts w:ascii="Arial" w:hAnsi="Arial" w:cs="Arial"/>
          <w:b/>
          <w:lang w:val="it-CH"/>
        </w:rPr>
        <w:t>:</w:t>
      </w:r>
    </w:p>
    <w:p w14:paraId="3C2EE554" w14:textId="77777777" w:rsidR="006A1218" w:rsidRPr="00F554BD" w:rsidRDefault="006A1218" w:rsidP="006A1218">
      <w:pPr>
        <w:ind w:left="360"/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t>Te</w:t>
      </w:r>
      <w:r w:rsidR="00CE02F1" w:rsidRPr="00F554BD">
        <w:rPr>
          <w:rFonts w:ascii="Arial" w:hAnsi="Arial" w:cs="Arial"/>
          <w:lang w:val="it-CH"/>
        </w:rPr>
        <w:t>sto</w:t>
      </w:r>
    </w:p>
    <w:p w14:paraId="6E20949D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72F247B7" w14:textId="77777777" w:rsidR="00B467CC" w:rsidRPr="00F554BD" w:rsidRDefault="00B467CC" w:rsidP="00B467CC">
      <w:pPr>
        <w:rPr>
          <w:rFonts w:ascii="Arial" w:hAnsi="Arial" w:cs="Arial"/>
          <w:lang w:val="it-CH"/>
        </w:rPr>
      </w:pPr>
    </w:p>
    <w:p w14:paraId="53B61AE9" w14:textId="482269CE" w:rsidR="00B467CC" w:rsidRPr="00F554BD" w:rsidRDefault="00CE02F1" w:rsidP="00B467CC">
      <w:pPr>
        <w:pStyle w:val="Listenabsatz"/>
        <w:numPr>
          <w:ilvl w:val="0"/>
          <w:numId w:val="19"/>
        </w:numPr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>Strutturazione delle ore di studio</w:t>
      </w:r>
      <w:r w:rsidR="001C5061">
        <w:rPr>
          <w:rFonts w:ascii="Arial" w:hAnsi="Arial" w:cs="Arial"/>
          <w:b/>
          <w:lang w:val="it-CH"/>
        </w:rPr>
        <w:t>:</w:t>
      </w:r>
    </w:p>
    <w:p w14:paraId="0C3337FC" w14:textId="77777777" w:rsidR="00B467CC" w:rsidRPr="00F554BD" w:rsidRDefault="00B467CC" w:rsidP="00B467CC">
      <w:pPr>
        <w:spacing w:line="240" w:lineRule="auto"/>
        <w:rPr>
          <w:rFonts w:ascii="Arial" w:hAnsi="Arial" w:cs="Arial"/>
          <w:lang w:val="it-CH"/>
        </w:rPr>
      </w:pPr>
    </w:p>
    <w:p w14:paraId="23F78222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6948260B" w14:textId="77777777" w:rsidR="00A415F7" w:rsidRPr="00F554BD" w:rsidRDefault="0068147E" w:rsidP="00E53D03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>Eventuali osservazioni conclusive</w:t>
      </w:r>
      <w:r w:rsidR="00A415F7" w:rsidRPr="00F554BD">
        <w:rPr>
          <w:rFonts w:ascii="Arial" w:hAnsi="Arial" w:cs="Arial"/>
          <w:b/>
          <w:lang w:val="it-CH"/>
        </w:rPr>
        <w:t>:</w:t>
      </w:r>
    </w:p>
    <w:p w14:paraId="0FE87015" w14:textId="77777777" w:rsidR="006A1218" w:rsidRPr="00F554BD" w:rsidRDefault="006A1218" w:rsidP="006A1218">
      <w:pPr>
        <w:ind w:left="360"/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t>Te</w:t>
      </w:r>
      <w:r w:rsidR="0068147E" w:rsidRPr="00F554BD">
        <w:rPr>
          <w:rFonts w:ascii="Arial" w:hAnsi="Arial" w:cs="Arial"/>
          <w:lang w:val="it-CH"/>
        </w:rPr>
        <w:t>sto</w:t>
      </w:r>
    </w:p>
    <w:p w14:paraId="6320814F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710DAFED" w14:textId="77777777" w:rsidR="000E2C13" w:rsidRPr="00F554BD" w:rsidRDefault="000E2C13" w:rsidP="000E2C13">
      <w:pPr>
        <w:rPr>
          <w:rFonts w:ascii="Arial" w:hAnsi="Arial" w:cs="Arial"/>
          <w:lang w:val="it-CH"/>
        </w:rPr>
      </w:pPr>
    </w:p>
    <w:p w14:paraId="35231D72" w14:textId="77777777" w:rsidR="003A4FD2" w:rsidRPr="00F554BD" w:rsidRDefault="003A4FD2">
      <w:pPr>
        <w:spacing w:line="240" w:lineRule="auto"/>
        <w:jc w:val="left"/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br w:type="page"/>
      </w:r>
    </w:p>
    <w:p w14:paraId="1F2D6C1E" w14:textId="77777777" w:rsidR="003A4FD2" w:rsidRPr="00F554BD" w:rsidRDefault="003A4FD2" w:rsidP="003A4FD2">
      <w:pPr>
        <w:rPr>
          <w:rFonts w:ascii="Arial" w:hAnsi="Arial" w:cs="Arial"/>
          <w:lang w:val="it-CH"/>
        </w:rPr>
      </w:pPr>
    </w:p>
    <w:p w14:paraId="2C997C3D" w14:textId="77777777" w:rsidR="003A4FD2" w:rsidRPr="00F554BD" w:rsidRDefault="00035269" w:rsidP="003A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  <w:lang w:val="it-CH"/>
        </w:rPr>
      </w:pPr>
      <w:r w:rsidRPr="00F554BD">
        <w:rPr>
          <w:rFonts w:ascii="Arial" w:hAnsi="Arial" w:cs="Arial"/>
          <w:b/>
          <w:sz w:val="22"/>
          <w:szCs w:val="22"/>
          <w:lang w:val="it-CH"/>
        </w:rPr>
        <w:t>Breve rapporto sui risultati della valutazione</w:t>
      </w:r>
      <w:r w:rsidR="00A415F7" w:rsidRPr="00F554BD">
        <w:rPr>
          <w:rFonts w:ascii="Arial" w:hAnsi="Arial" w:cs="Arial"/>
          <w:b/>
          <w:sz w:val="22"/>
          <w:szCs w:val="22"/>
          <w:lang w:val="it-CH"/>
        </w:rPr>
        <w:t xml:space="preserve"> </w:t>
      </w:r>
      <w:r w:rsidRPr="00F554BD">
        <w:rPr>
          <w:rFonts w:ascii="Arial" w:hAnsi="Arial" w:cs="Arial"/>
          <w:b/>
          <w:color w:val="FF0000"/>
          <w:sz w:val="22"/>
          <w:szCs w:val="22"/>
          <w:lang w:val="it-CH"/>
        </w:rPr>
        <w:t xml:space="preserve">fase </w:t>
      </w:r>
      <w:r w:rsidR="00A415F7" w:rsidRPr="00F554BD">
        <w:rPr>
          <w:rFonts w:ascii="Arial" w:hAnsi="Arial" w:cs="Arial"/>
          <w:b/>
          <w:color w:val="FF0000"/>
          <w:sz w:val="22"/>
          <w:szCs w:val="22"/>
          <w:lang w:val="it-CH"/>
        </w:rPr>
        <w:t>2</w:t>
      </w:r>
    </w:p>
    <w:p w14:paraId="173FF2A0" w14:textId="77777777" w:rsidR="003A4FD2" w:rsidRPr="00F554BD" w:rsidRDefault="003A4FD2" w:rsidP="003A4FD2">
      <w:pPr>
        <w:rPr>
          <w:rFonts w:ascii="Arial" w:hAnsi="Arial" w:cs="Arial"/>
          <w:lang w:val="it-CH"/>
        </w:rPr>
      </w:pPr>
    </w:p>
    <w:p w14:paraId="0B4B9C06" w14:textId="77777777" w:rsidR="003A4FD2" w:rsidRPr="00F554BD" w:rsidRDefault="00035269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>Osservazioni sullo svolgimento della procedura</w:t>
      </w:r>
      <w:r w:rsidR="003A4FD2" w:rsidRPr="00F554BD">
        <w:rPr>
          <w:rFonts w:ascii="Arial" w:hAnsi="Arial" w:cs="Arial"/>
          <w:b/>
          <w:lang w:val="it-CH"/>
        </w:rPr>
        <w:t>:</w:t>
      </w:r>
    </w:p>
    <w:p w14:paraId="6EAD58FC" w14:textId="77777777" w:rsidR="006A1218" w:rsidRPr="00F554BD" w:rsidRDefault="006A1218" w:rsidP="006A1218">
      <w:pPr>
        <w:ind w:left="360"/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t>Te</w:t>
      </w:r>
      <w:r w:rsidR="00035269" w:rsidRPr="00F554BD">
        <w:rPr>
          <w:rFonts w:ascii="Arial" w:hAnsi="Arial" w:cs="Arial"/>
          <w:lang w:val="it-CH"/>
        </w:rPr>
        <w:t>sto</w:t>
      </w:r>
    </w:p>
    <w:p w14:paraId="0B3BAE57" w14:textId="77777777" w:rsidR="003A4FD2" w:rsidRPr="00F554BD" w:rsidRDefault="003A4FD2" w:rsidP="003A4FD2">
      <w:pPr>
        <w:rPr>
          <w:rFonts w:ascii="Arial" w:hAnsi="Arial" w:cs="Arial"/>
          <w:lang w:val="it-CH"/>
        </w:rPr>
      </w:pPr>
    </w:p>
    <w:p w14:paraId="0B9BFD93" w14:textId="77777777" w:rsidR="00A415F7" w:rsidRPr="00F554BD" w:rsidRDefault="00A415F7" w:rsidP="003A4FD2">
      <w:pPr>
        <w:rPr>
          <w:rFonts w:ascii="Arial" w:hAnsi="Arial" w:cs="Arial"/>
          <w:lang w:val="it-CH"/>
        </w:rPr>
      </w:pPr>
    </w:p>
    <w:p w14:paraId="7A5BAC31" w14:textId="77777777" w:rsidR="00A415F7" w:rsidRPr="00F554BD" w:rsidRDefault="00035269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 xml:space="preserve">Condizioni della </w:t>
      </w:r>
      <w:r w:rsidRPr="00F554BD">
        <w:rPr>
          <w:rFonts w:ascii="Arial" w:hAnsi="Arial" w:cs="Arial"/>
          <w:b/>
          <w:color w:val="FF0000"/>
          <w:lang w:val="it-CH"/>
        </w:rPr>
        <w:t xml:space="preserve">fase 1 </w:t>
      </w:r>
      <w:r w:rsidRPr="00F554BD">
        <w:rPr>
          <w:rFonts w:ascii="Arial" w:hAnsi="Arial" w:cs="Arial"/>
          <w:b/>
          <w:lang w:val="it-CH"/>
        </w:rPr>
        <w:t xml:space="preserve">– Stato di elaborazione </w:t>
      </w:r>
      <w:r w:rsidRPr="00F554BD">
        <w:rPr>
          <w:rFonts w:ascii="Arial" w:hAnsi="Arial" w:cs="Arial"/>
          <w:lang w:val="it-CH"/>
        </w:rPr>
        <w:t>alla fine della fase 2</w:t>
      </w:r>
      <w:r w:rsidR="00A415F7" w:rsidRPr="00F554BD">
        <w:rPr>
          <w:rFonts w:ascii="Arial" w:hAnsi="Arial" w:cs="Arial"/>
          <w:b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474"/>
        <w:gridCol w:w="5499"/>
      </w:tblGrid>
      <w:tr w:rsidR="00FD0214" w:rsidRPr="006526D4" w14:paraId="36B86C3D" w14:textId="77777777" w:rsidTr="001C5061">
        <w:tc>
          <w:tcPr>
            <w:tcW w:w="1191" w:type="dxa"/>
            <w:vMerge w:val="restart"/>
            <w:vAlign w:val="center"/>
          </w:tcPr>
          <w:p w14:paraId="29E9D20E" w14:textId="77777777" w:rsidR="00FD0214" w:rsidRPr="00F554BD" w:rsidRDefault="00FD0214" w:rsidP="00035269">
            <w:pPr>
              <w:pStyle w:val="Listenabsatz"/>
              <w:ind w:left="0"/>
              <w:jc w:val="center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Indi</w:t>
            </w:r>
            <w:r w:rsidR="00035269" w:rsidRPr="00F554BD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2948" w:type="dxa"/>
            <w:gridSpan w:val="2"/>
            <w:vAlign w:val="center"/>
          </w:tcPr>
          <w:p w14:paraId="0A2C3F7A" w14:textId="77777777" w:rsidR="00FD0214" w:rsidRPr="00F554BD" w:rsidRDefault="00035269" w:rsidP="0099250D">
            <w:pPr>
              <w:pStyle w:val="Listenabsatz"/>
              <w:ind w:left="0"/>
              <w:jc w:val="center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Requisito</w:t>
            </w:r>
          </w:p>
        </w:tc>
        <w:tc>
          <w:tcPr>
            <w:tcW w:w="5499" w:type="dxa"/>
            <w:vMerge w:val="restart"/>
            <w:vAlign w:val="center"/>
          </w:tcPr>
          <w:p w14:paraId="5E8BDD5F" w14:textId="77777777" w:rsidR="00FD0214" w:rsidRPr="00F554BD" w:rsidRDefault="00035269" w:rsidP="00FD0214">
            <w:pPr>
              <w:pStyle w:val="Listenabsatz"/>
              <w:ind w:left="0"/>
              <w:jc w:val="left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lang w:val="it-CH"/>
              </w:rPr>
              <w:t>Se b): nuova scadenza o misura</w:t>
            </w:r>
          </w:p>
        </w:tc>
      </w:tr>
      <w:tr w:rsidR="00FD0214" w:rsidRPr="00F554BD" w14:paraId="39F3474F" w14:textId="77777777" w:rsidTr="001C5061">
        <w:tc>
          <w:tcPr>
            <w:tcW w:w="1191" w:type="dxa"/>
            <w:vMerge/>
          </w:tcPr>
          <w:p w14:paraId="5C1D3B1F" w14:textId="77777777" w:rsidR="00FD0214" w:rsidRPr="00F554BD" w:rsidRDefault="00FD021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  <w:vAlign w:val="center"/>
          </w:tcPr>
          <w:p w14:paraId="687201BB" w14:textId="77777777" w:rsidR="00FD0214" w:rsidRPr="00F554BD" w:rsidRDefault="00FD0214" w:rsidP="00035269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lang w:val="it-CH"/>
              </w:rPr>
              <w:t xml:space="preserve">a) </w:t>
            </w:r>
            <w:r w:rsidR="00035269" w:rsidRPr="00F554BD">
              <w:rPr>
                <w:rFonts w:ascii="Arial" w:hAnsi="Arial" w:cs="Arial"/>
                <w:lang w:val="it-CH"/>
              </w:rPr>
              <w:t>soddisfatto</w:t>
            </w:r>
          </w:p>
        </w:tc>
        <w:tc>
          <w:tcPr>
            <w:tcW w:w="1474" w:type="dxa"/>
            <w:vAlign w:val="center"/>
          </w:tcPr>
          <w:p w14:paraId="78B94B3B" w14:textId="77777777" w:rsidR="00FD0214" w:rsidRPr="00F554BD" w:rsidRDefault="00FD0214" w:rsidP="00035269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color w:val="FF0000"/>
                <w:lang w:val="it-CH"/>
              </w:rPr>
              <w:t xml:space="preserve">b) </w:t>
            </w:r>
            <w:r w:rsidR="00035269" w:rsidRPr="00F554BD">
              <w:rPr>
                <w:rFonts w:ascii="Arial" w:hAnsi="Arial" w:cs="Arial"/>
                <w:color w:val="FF0000"/>
                <w:lang w:val="it-CH"/>
              </w:rPr>
              <w:t>non soddisfatto</w:t>
            </w:r>
          </w:p>
        </w:tc>
        <w:tc>
          <w:tcPr>
            <w:tcW w:w="5499" w:type="dxa"/>
            <w:vMerge/>
            <w:vAlign w:val="center"/>
          </w:tcPr>
          <w:p w14:paraId="778810A3" w14:textId="77777777" w:rsidR="00FD0214" w:rsidRPr="00F554BD" w:rsidRDefault="00FD0214" w:rsidP="002F63E9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</w:p>
        </w:tc>
      </w:tr>
      <w:tr w:rsidR="0099250D" w:rsidRPr="00F554BD" w14:paraId="69BBBC15" w14:textId="77777777" w:rsidTr="001C5061">
        <w:tc>
          <w:tcPr>
            <w:tcW w:w="1191" w:type="dxa"/>
          </w:tcPr>
          <w:p w14:paraId="4503728C" w14:textId="77777777" w:rsidR="002F63E9" w:rsidRPr="00F554BD" w:rsidRDefault="002F63E9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304E3E53" w14:textId="77777777" w:rsidR="002F63E9" w:rsidRPr="00F554BD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44B9CB59" w14:textId="77777777" w:rsidR="002F63E9" w:rsidRPr="00F554BD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26BADCF7" w14:textId="77777777" w:rsidR="002F63E9" w:rsidRPr="00F554BD" w:rsidRDefault="00035269" w:rsidP="00CD7773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lang w:val="it-CH"/>
              </w:rPr>
              <w:t>Testo</w:t>
            </w:r>
          </w:p>
        </w:tc>
      </w:tr>
      <w:tr w:rsidR="00B60AF5" w:rsidRPr="00F554BD" w14:paraId="5391BE02" w14:textId="77777777" w:rsidTr="001C5061">
        <w:tc>
          <w:tcPr>
            <w:tcW w:w="1191" w:type="dxa"/>
          </w:tcPr>
          <w:p w14:paraId="622B4EFD" w14:textId="77777777" w:rsidR="00B60AF5" w:rsidRPr="00F554BD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32822630" w14:textId="77777777" w:rsidR="00B60AF5" w:rsidRPr="00F554BD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45FFD6F4" w14:textId="77777777" w:rsidR="00B60AF5" w:rsidRPr="00F554BD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02E62E7A" w14:textId="77777777" w:rsidR="00B60AF5" w:rsidRPr="00F554BD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  <w:tr w:rsidR="00B60AF5" w:rsidRPr="00F554BD" w14:paraId="6C1826DD" w14:textId="77777777" w:rsidTr="001C5061">
        <w:tc>
          <w:tcPr>
            <w:tcW w:w="1191" w:type="dxa"/>
          </w:tcPr>
          <w:p w14:paraId="19333BB5" w14:textId="77777777" w:rsidR="00B60AF5" w:rsidRPr="00F554BD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5D86453A" w14:textId="77777777" w:rsidR="00B60AF5" w:rsidRPr="00F554BD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031A9DF0" w14:textId="77777777" w:rsidR="00B60AF5" w:rsidRPr="00F554BD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2F29A7D3" w14:textId="77777777" w:rsidR="00B60AF5" w:rsidRPr="00F554BD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  <w:tr w:rsidR="00B60AF5" w:rsidRPr="00F554BD" w14:paraId="69246C05" w14:textId="77777777" w:rsidTr="001C5061">
        <w:tc>
          <w:tcPr>
            <w:tcW w:w="1191" w:type="dxa"/>
          </w:tcPr>
          <w:p w14:paraId="7597DBA0" w14:textId="77777777" w:rsidR="00B60AF5" w:rsidRPr="00F554BD" w:rsidRDefault="00B60AF5" w:rsidP="00B60AF5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474" w:type="dxa"/>
          </w:tcPr>
          <w:p w14:paraId="5DD18654" w14:textId="77777777" w:rsidR="00B60AF5" w:rsidRPr="00F554BD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474" w:type="dxa"/>
          </w:tcPr>
          <w:p w14:paraId="4A1B326F" w14:textId="77777777" w:rsidR="00B60AF5" w:rsidRPr="00F554BD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  <w:lang w:val="it-CH"/>
              </w:rPr>
            </w:pP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F554BD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5499" w:type="dxa"/>
          </w:tcPr>
          <w:p w14:paraId="106AB813" w14:textId="77777777" w:rsidR="00B60AF5" w:rsidRPr="00F554BD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  <w:lang w:val="it-CH"/>
              </w:rPr>
            </w:pPr>
          </w:p>
        </w:tc>
      </w:tr>
    </w:tbl>
    <w:p w14:paraId="3550E1B8" w14:textId="4732D51E" w:rsidR="00A415F7" w:rsidRPr="00F554BD" w:rsidRDefault="00035269" w:rsidP="007E13BA">
      <w:pPr>
        <w:spacing w:before="60"/>
        <w:ind w:left="357"/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t>Quando una condizione della fase 1 è soddisfatta</w:t>
      </w:r>
      <w:r w:rsidR="001C5061">
        <w:rPr>
          <w:rFonts w:ascii="Arial" w:hAnsi="Arial" w:cs="Arial"/>
          <w:lang w:val="it-CH"/>
        </w:rPr>
        <w:t>, per l’indicatore corrispondente</w:t>
      </w:r>
      <w:r w:rsidRPr="00F554BD">
        <w:rPr>
          <w:rFonts w:ascii="Arial" w:hAnsi="Arial" w:cs="Arial"/>
          <w:lang w:val="it-CH"/>
        </w:rPr>
        <w:t xml:space="preserve"> viene contrassegnata la casella «requisito soddisfatto» e la valutazione iniziale diventa irrilevante</w:t>
      </w:r>
      <w:r w:rsidR="007E13BA" w:rsidRPr="00F554BD">
        <w:rPr>
          <w:rFonts w:ascii="Arial" w:hAnsi="Arial" w:cs="Arial"/>
          <w:lang w:val="it-CH"/>
        </w:rPr>
        <w:t>.</w:t>
      </w:r>
    </w:p>
    <w:p w14:paraId="7AF02AE1" w14:textId="77777777" w:rsidR="00A415F7" w:rsidRPr="00F554BD" w:rsidRDefault="00A415F7" w:rsidP="003A4FD2">
      <w:pPr>
        <w:rPr>
          <w:rFonts w:ascii="Arial" w:hAnsi="Arial" w:cs="Arial"/>
          <w:lang w:val="it-CH"/>
        </w:rPr>
      </w:pPr>
    </w:p>
    <w:p w14:paraId="6AA9EE2D" w14:textId="77777777" w:rsidR="00A415F7" w:rsidRPr="00F554BD" w:rsidRDefault="00035269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 xml:space="preserve">Condizioni della </w:t>
      </w:r>
      <w:r w:rsidRPr="00F554BD">
        <w:rPr>
          <w:rFonts w:ascii="Arial" w:hAnsi="Arial" w:cs="Arial"/>
          <w:b/>
          <w:color w:val="FF0000"/>
          <w:lang w:val="it-CH"/>
        </w:rPr>
        <w:t xml:space="preserve">fase 2 </w:t>
      </w:r>
      <w:r w:rsidRPr="00F554BD">
        <w:rPr>
          <w:rFonts w:ascii="Arial" w:hAnsi="Arial" w:cs="Arial"/>
          <w:b/>
          <w:lang w:val="it-CH"/>
        </w:rPr>
        <w:t xml:space="preserve">che l’operatore della formazione deve soddisfare </w:t>
      </w:r>
      <w:r w:rsidRPr="00F554BD">
        <w:rPr>
          <w:rFonts w:ascii="Arial" w:hAnsi="Arial" w:cs="Arial"/>
          <w:lang w:val="it-CH"/>
        </w:rPr>
        <w:t>(motivazioni: v. indicatori fase 2)</w:t>
      </w:r>
      <w:r w:rsidR="00A415F7" w:rsidRPr="00E7306E">
        <w:rPr>
          <w:rFonts w:ascii="Arial" w:hAnsi="Arial" w:cs="Arial"/>
          <w:lang w:val="it-CH"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F554BD" w14:paraId="5D3DDEEC" w14:textId="77777777" w:rsidTr="00E7306E">
        <w:tc>
          <w:tcPr>
            <w:tcW w:w="1191" w:type="dxa"/>
          </w:tcPr>
          <w:p w14:paraId="142318AE" w14:textId="77777777" w:rsidR="00A415F7" w:rsidRPr="00F554BD" w:rsidRDefault="00A415F7" w:rsidP="00035269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Indi</w:t>
            </w:r>
            <w:r w:rsidR="00035269" w:rsidRPr="00F554BD">
              <w:rPr>
                <w:rFonts w:ascii="Arial" w:hAnsi="Arial" w:cs="Arial"/>
                <w:b/>
                <w:lang w:val="it-CH"/>
              </w:rPr>
              <w:t>catore</w:t>
            </w:r>
          </w:p>
        </w:tc>
        <w:tc>
          <w:tcPr>
            <w:tcW w:w="6746" w:type="dxa"/>
          </w:tcPr>
          <w:p w14:paraId="21768702" w14:textId="77777777" w:rsidR="00A415F7" w:rsidRPr="00F554BD" w:rsidRDefault="00035269" w:rsidP="002D7246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Argomento</w:t>
            </w:r>
          </w:p>
        </w:tc>
        <w:tc>
          <w:tcPr>
            <w:tcW w:w="1701" w:type="dxa"/>
          </w:tcPr>
          <w:p w14:paraId="5B260941" w14:textId="77777777" w:rsidR="00A415F7" w:rsidRPr="00F554BD" w:rsidRDefault="00035269" w:rsidP="002D7246">
            <w:pPr>
              <w:pStyle w:val="Listenabsatz"/>
              <w:ind w:left="0"/>
              <w:rPr>
                <w:rFonts w:ascii="Arial" w:hAnsi="Arial" w:cs="Arial"/>
                <w:b/>
                <w:lang w:val="it-CH"/>
              </w:rPr>
            </w:pPr>
            <w:r w:rsidRPr="00F554BD">
              <w:rPr>
                <w:rFonts w:ascii="Arial" w:hAnsi="Arial" w:cs="Arial"/>
                <w:b/>
                <w:lang w:val="it-CH"/>
              </w:rPr>
              <w:t>Scadenza</w:t>
            </w:r>
          </w:p>
        </w:tc>
      </w:tr>
      <w:tr w:rsidR="00A415F7" w:rsidRPr="00F554BD" w14:paraId="26C3B894" w14:textId="77777777" w:rsidTr="00E7306E">
        <w:tc>
          <w:tcPr>
            <w:tcW w:w="1191" w:type="dxa"/>
          </w:tcPr>
          <w:p w14:paraId="299DFB8C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2CC7EE58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0D0F808F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A415F7" w:rsidRPr="00F554BD" w14:paraId="1841E8B5" w14:textId="77777777" w:rsidTr="00E7306E">
        <w:tc>
          <w:tcPr>
            <w:tcW w:w="1191" w:type="dxa"/>
          </w:tcPr>
          <w:p w14:paraId="3D8CDC4F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5FEC94AB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12105963" w14:textId="77777777" w:rsidR="00A415F7" w:rsidRPr="00F554BD" w:rsidRDefault="00A415F7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1B5324" w:rsidRPr="00F554BD" w14:paraId="194DA182" w14:textId="77777777" w:rsidTr="00E7306E">
        <w:tc>
          <w:tcPr>
            <w:tcW w:w="1191" w:type="dxa"/>
          </w:tcPr>
          <w:p w14:paraId="33893502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31C34B9E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2C38C796" w14:textId="77777777" w:rsidR="001B5324" w:rsidRPr="00F554BD" w:rsidRDefault="001B532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  <w:tr w:rsidR="00FD0214" w:rsidRPr="00F554BD" w14:paraId="5126FBCB" w14:textId="77777777" w:rsidTr="00E7306E">
        <w:tc>
          <w:tcPr>
            <w:tcW w:w="1191" w:type="dxa"/>
          </w:tcPr>
          <w:p w14:paraId="5239ADCD" w14:textId="77777777" w:rsidR="00FD0214" w:rsidRPr="00F554BD" w:rsidRDefault="00FD021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6746" w:type="dxa"/>
          </w:tcPr>
          <w:p w14:paraId="09CD6672" w14:textId="77777777" w:rsidR="00FD0214" w:rsidRPr="00F554BD" w:rsidRDefault="00FD021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  <w:tc>
          <w:tcPr>
            <w:tcW w:w="1701" w:type="dxa"/>
          </w:tcPr>
          <w:p w14:paraId="27DFD624" w14:textId="77777777" w:rsidR="00FD0214" w:rsidRPr="00F554BD" w:rsidRDefault="00FD0214" w:rsidP="002D7246">
            <w:pPr>
              <w:pStyle w:val="Listenabsatz"/>
              <w:ind w:left="0"/>
              <w:rPr>
                <w:rFonts w:ascii="Arial" w:hAnsi="Arial" w:cs="Arial"/>
                <w:lang w:val="it-CH"/>
              </w:rPr>
            </w:pPr>
          </w:p>
        </w:tc>
      </w:tr>
    </w:tbl>
    <w:p w14:paraId="5F9676FB" w14:textId="77777777" w:rsidR="00A415F7" w:rsidRPr="00F554BD" w:rsidRDefault="00A415F7" w:rsidP="00A415F7">
      <w:pPr>
        <w:rPr>
          <w:rFonts w:ascii="Arial" w:hAnsi="Arial" w:cs="Arial"/>
          <w:lang w:val="it-CH"/>
        </w:rPr>
      </w:pPr>
    </w:p>
    <w:p w14:paraId="2A5F6C07" w14:textId="77777777" w:rsidR="003A4FD2" w:rsidRPr="00F554BD" w:rsidRDefault="003A4FD2" w:rsidP="003A4FD2">
      <w:pPr>
        <w:rPr>
          <w:rFonts w:ascii="Arial" w:hAnsi="Arial" w:cs="Arial"/>
          <w:lang w:val="it-CH"/>
        </w:rPr>
      </w:pPr>
    </w:p>
    <w:p w14:paraId="29C01126" w14:textId="7B7D10BA" w:rsidR="00DD4EEC" w:rsidRPr="00F554BD" w:rsidRDefault="00035269" w:rsidP="00DD4EEC">
      <w:pPr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b/>
          <w:lang w:val="it-CH"/>
        </w:rPr>
        <w:t>Seguito:</w:t>
      </w:r>
      <w:r w:rsidRPr="00F554BD">
        <w:rPr>
          <w:rFonts w:ascii="Arial" w:hAnsi="Arial" w:cs="Arial"/>
          <w:lang w:val="it-CH"/>
        </w:rPr>
        <w:t xml:space="preserve"> le condizioni non ancora soddisfatte della fase 1 e le lacune riscontrate nella fase 2 vengono riportate nel rapporto finale e nella raccomandazione di riconoscimento dei periti all’attenzione della </w:t>
      </w:r>
      <w:r w:rsidR="00BC662E">
        <w:rPr>
          <w:rFonts w:ascii="Arial" w:hAnsi="Arial" w:cs="Arial"/>
          <w:lang w:val="it-CH"/>
        </w:rPr>
        <w:t>SEFRI</w:t>
      </w:r>
      <w:r w:rsidRPr="00F554BD">
        <w:rPr>
          <w:rFonts w:ascii="Arial" w:hAnsi="Arial" w:cs="Arial"/>
          <w:lang w:val="it-CH"/>
        </w:rPr>
        <w:t xml:space="preserve"> («</w:t>
      </w:r>
      <w:r w:rsidR="00E7306E">
        <w:rPr>
          <w:rFonts w:ascii="Arial" w:hAnsi="Arial" w:cs="Arial"/>
          <w:lang w:val="it-CH"/>
        </w:rPr>
        <w:t>r</w:t>
      </w:r>
      <w:r w:rsidRPr="00F554BD">
        <w:rPr>
          <w:rFonts w:ascii="Arial" w:hAnsi="Arial" w:cs="Arial"/>
          <w:lang w:val="it-CH"/>
        </w:rPr>
        <w:t>iconoscimento», «</w:t>
      </w:r>
      <w:r w:rsidR="00E7306E">
        <w:rPr>
          <w:rFonts w:ascii="Arial" w:hAnsi="Arial" w:cs="Arial"/>
          <w:lang w:val="it-CH"/>
        </w:rPr>
        <w:t>r</w:t>
      </w:r>
      <w:r w:rsidRPr="00F554BD">
        <w:rPr>
          <w:rFonts w:ascii="Arial" w:hAnsi="Arial" w:cs="Arial"/>
          <w:lang w:val="it-CH"/>
        </w:rPr>
        <w:t>iconoscimento con riserva», «</w:t>
      </w:r>
      <w:r w:rsidR="00E7306E">
        <w:rPr>
          <w:rFonts w:ascii="Arial" w:hAnsi="Arial" w:cs="Arial"/>
          <w:lang w:val="it-CH"/>
        </w:rPr>
        <w:t>r</w:t>
      </w:r>
      <w:r w:rsidRPr="00F554BD">
        <w:rPr>
          <w:rFonts w:ascii="Arial" w:hAnsi="Arial" w:cs="Arial"/>
          <w:lang w:val="it-CH"/>
        </w:rPr>
        <w:t>ifiuto del riconoscimento»)</w:t>
      </w:r>
      <w:r w:rsidR="00DD4EEC" w:rsidRPr="00F554BD">
        <w:rPr>
          <w:rFonts w:ascii="Arial" w:hAnsi="Arial" w:cs="Arial"/>
          <w:lang w:val="it-CH"/>
        </w:rPr>
        <w:t>.</w:t>
      </w:r>
    </w:p>
    <w:p w14:paraId="485EB905" w14:textId="77777777" w:rsidR="003A4FD2" w:rsidRPr="00F554BD" w:rsidRDefault="003A4FD2" w:rsidP="003A4FD2">
      <w:pPr>
        <w:spacing w:line="240" w:lineRule="auto"/>
        <w:jc w:val="left"/>
        <w:rPr>
          <w:rFonts w:ascii="Arial" w:hAnsi="Arial" w:cs="Arial"/>
          <w:lang w:val="it-CH"/>
        </w:rPr>
      </w:pPr>
    </w:p>
    <w:p w14:paraId="74ECC2F7" w14:textId="77777777" w:rsidR="00DD4EEC" w:rsidRPr="00F554BD" w:rsidRDefault="00DD4EEC" w:rsidP="003A4FD2">
      <w:pPr>
        <w:spacing w:line="240" w:lineRule="auto"/>
        <w:jc w:val="left"/>
        <w:rPr>
          <w:rFonts w:ascii="Arial" w:hAnsi="Arial" w:cs="Arial"/>
          <w:lang w:val="it-CH"/>
        </w:rPr>
      </w:pPr>
    </w:p>
    <w:p w14:paraId="3A0068E1" w14:textId="77777777" w:rsidR="000E2C13" w:rsidRPr="00F554BD" w:rsidRDefault="000E2C13" w:rsidP="000E2C13">
      <w:pPr>
        <w:rPr>
          <w:rFonts w:ascii="Arial" w:hAnsi="Arial" w:cs="Arial"/>
          <w:lang w:val="it-CH"/>
        </w:rPr>
      </w:pPr>
    </w:p>
    <w:p w14:paraId="3CC44FFD" w14:textId="77777777" w:rsidR="00D605B6" w:rsidRPr="00F554BD" w:rsidRDefault="00D605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lang w:val="it-CH"/>
        </w:rPr>
        <w:sectPr w:rsidR="00D605B6" w:rsidRPr="00F554BD" w:rsidSect="00725C3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523D64FE" w14:textId="1D751C90" w:rsidR="00752268" w:rsidRPr="00F554BD" w:rsidRDefault="00F554BD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lang w:val="it-CH"/>
        </w:rPr>
      </w:pPr>
      <w:bookmarkStart w:id="17" w:name="_Toc159144867"/>
      <w:bookmarkStart w:id="18" w:name="_Toc159147797"/>
      <w:bookmarkStart w:id="19" w:name="_Toc159148964"/>
      <w:bookmarkStart w:id="20" w:name="_Toc159304091"/>
      <w:bookmarkStart w:id="21" w:name="_Toc159305912"/>
      <w:bookmarkStart w:id="22" w:name="_Toc160340231"/>
      <w:bookmarkStart w:id="23" w:name="_Toc160340438"/>
      <w:bookmarkStart w:id="24" w:name="_Toc275173580"/>
      <w:bookmarkStart w:id="25" w:name="_Toc275173652"/>
      <w:bookmarkEnd w:id="15"/>
      <w:r>
        <w:rPr>
          <w:rFonts w:ascii="Arial" w:hAnsi="Arial" w:cs="Arial"/>
          <w:b/>
          <w:sz w:val="22"/>
          <w:lang w:val="it-CH"/>
        </w:rPr>
        <w:lastRenderedPageBreak/>
        <w:t>Risultati</w:t>
      </w:r>
      <w:r w:rsidRPr="00F554BD">
        <w:rPr>
          <w:rFonts w:ascii="Arial" w:hAnsi="Arial" w:cs="Arial"/>
          <w:b/>
          <w:sz w:val="22"/>
          <w:lang w:val="it-CH"/>
        </w:rPr>
        <w:t xml:space="preserve"> </w:t>
      </w:r>
      <w:r w:rsidR="006C7A10" w:rsidRPr="00F554BD">
        <w:rPr>
          <w:rFonts w:ascii="Arial" w:hAnsi="Arial" w:cs="Arial"/>
          <w:b/>
          <w:sz w:val="22"/>
          <w:lang w:val="it-CH"/>
        </w:rPr>
        <w:t xml:space="preserve">della valutazione: criteri e indicatori 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8583413" w14:textId="77777777" w:rsidR="00752268" w:rsidRPr="00F554BD" w:rsidRDefault="00752268" w:rsidP="00804716">
      <w:pPr>
        <w:pStyle w:val="Verzeichnis1"/>
        <w:rPr>
          <w:lang w:val="it-CH"/>
        </w:rPr>
      </w:pPr>
    </w:p>
    <w:p w14:paraId="497A6B1D" w14:textId="4135E00A" w:rsidR="00EC05C1" w:rsidRDefault="001968DF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r w:rsidRPr="00F554BD">
        <w:rPr>
          <w:rFonts w:ascii="Arial" w:hAnsi="Arial" w:cs="Arial"/>
          <w:sz w:val="22"/>
          <w:lang w:val="it-CH"/>
        </w:rPr>
        <w:fldChar w:fldCharType="begin"/>
      </w:r>
      <w:r w:rsidRPr="00F554BD">
        <w:rPr>
          <w:rFonts w:ascii="Arial" w:hAnsi="Arial" w:cs="Arial"/>
          <w:sz w:val="22"/>
          <w:lang w:val="it-CH"/>
        </w:rPr>
        <w:instrText xml:space="preserve"> TOC \o "1-3" \h \z \u </w:instrText>
      </w:r>
      <w:r w:rsidRPr="00F554BD">
        <w:rPr>
          <w:rFonts w:ascii="Arial" w:hAnsi="Arial" w:cs="Arial"/>
          <w:sz w:val="22"/>
          <w:lang w:val="it-CH"/>
        </w:rPr>
        <w:fldChar w:fldCharType="separate"/>
      </w:r>
      <w:hyperlink w:anchor="_Toc85211699" w:history="1"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A.</w:t>
        </w:r>
        <w:r w:rsidR="00EC05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Contesto e collegamenti</w:t>
        </w:r>
        <w:r w:rsidR="00EC05C1">
          <w:rPr>
            <w:noProof/>
            <w:webHidden/>
          </w:rPr>
          <w:tab/>
        </w:r>
        <w:r w:rsidR="00EC05C1">
          <w:rPr>
            <w:noProof/>
            <w:webHidden/>
          </w:rPr>
          <w:fldChar w:fldCharType="begin"/>
        </w:r>
        <w:r w:rsidR="00EC05C1">
          <w:rPr>
            <w:noProof/>
            <w:webHidden/>
          </w:rPr>
          <w:instrText xml:space="preserve"> PAGEREF _Toc85211699 \h </w:instrText>
        </w:r>
        <w:r w:rsidR="00EC05C1">
          <w:rPr>
            <w:noProof/>
            <w:webHidden/>
          </w:rPr>
        </w:r>
        <w:r w:rsidR="00EC05C1">
          <w:rPr>
            <w:noProof/>
            <w:webHidden/>
          </w:rPr>
          <w:fldChar w:fldCharType="separate"/>
        </w:r>
        <w:r w:rsidR="00EC05C1">
          <w:rPr>
            <w:noProof/>
            <w:webHidden/>
          </w:rPr>
          <w:t>5</w:t>
        </w:r>
        <w:r w:rsidR="00EC05C1">
          <w:rPr>
            <w:noProof/>
            <w:webHidden/>
          </w:rPr>
          <w:fldChar w:fldCharType="end"/>
        </w:r>
      </w:hyperlink>
    </w:p>
    <w:p w14:paraId="786C181D" w14:textId="4B84CE71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00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A.1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Cantone in cui ha sede la scuola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_Toc85211700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5</w:t>
        </w:r>
        <w:r w:rsidR="00EC05C1" w:rsidRPr="00EC05C1">
          <w:rPr>
            <w:noProof/>
            <w:webHidden/>
          </w:rPr>
          <w:fldChar w:fldCharType="end"/>
        </w:r>
      </w:hyperlink>
    </w:p>
    <w:p w14:paraId="65E615E8" w14:textId="468BF0B1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01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A.2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Inserimento nel sistema scolastico svizzero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_Toc85211701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6</w:t>
        </w:r>
        <w:r w:rsidR="00EC05C1" w:rsidRPr="00EC05C1">
          <w:rPr>
            <w:noProof/>
            <w:webHidden/>
          </w:rPr>
          <w:fldChar w:fldCharType="end"/>
        </w:r>
      </w:hyperlink>
    </w:p>
    <w:p w14:paraId="46E34B69" w14:textId="58C1265C" w:rsidR="00EC05C1" w:rsidRDefault="00ED5805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702" w:history="1"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B.</w:t>
        </w:r>
        <w:r w:rsidR="00EC05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Struttura, organizzazione e infrastruttura</w:t>
        </w:r>
        <w:r w:rsidR="00EC05C1">
          <w:rPr>
            <w:noProof/>
            <w:webHidden/>
          </w:rPr>
          <w:tab/>
        </w:r>
        <w:r w:rsidR="00EC05C1">
          <w:rPr>
            <w:noProof/>
            <w:webHidden/>
          </w:rPr>
          <w:fldChar w:fldCharType="begin"/>
        </w:r>
        <w:r w:rsidR="00EC05C1">
          <w:rPr>
            <w:noProof/>
            <w:webHidden/>
          </w:rPr>
          <w:instrText xml:space="preserve"> PAGEREF _Toc85211702 \h </w:instrText>
        </w:r>
        <w:r w:rsidR="00EC05C1">
          <w:rPr>
            <w:noProof/>
            <w:webHidden/>
          </w:rPr>
        </w:r>
        <w:r w:rsidR="00EC05C1">
          <w:rPr>
            <w:noProof/>
            <w:webHidden/>
          </w:rPr>
          <w:fldChar w:fldCharType="separate"/>
        </w:r>
        <w:r w:rsidR="00EC05C1">
          <w:rPr>
            <w:noProof/>
            <w:webHidden/>
          </w:rPr>
          <w:t>7</w:t>
        </w:r>
        <w:r w:rsidR="00EC05C1">
          <w:rPr>
            <w:noProof/>
            <w:webHidden/>
          </w:rPr>
          <w:fldChar w:fldCharType="end"/>
        </w:r>
      </w:hyperlink>
    </w:p>
    <w:p w14:paraId="18D0C4BA" w14:textId="3911731A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03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B.1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Struttura e organizzazione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_Toc85211703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7</w:t>
        </w:r>
        <w:r w:rsidR="00EC05C1" w:rsidRPr="00EC05C1">
          <w:rPr>
            <w:noProof/>
            <w:webHidden/>
          </w:rPr>
          <w:fldChar w:fldCharType="end"/>
        </w:r>
      </w:hyperlink>
    </w:p>
    <w:p w14:paraId="1C17D549" w14:textId="1A365AF9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04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B.2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Infrastruttura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_Toc85211704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9</w:t>
        </w:r>
        <w:r w:rsidR="00EC05C1" w:rsidRPr="00EC05C1">
          <w:rPr>
            <w:noProof/>
            <w:webHidden/>
          </w:rPr>
          <w:fldChar w:fldCharType="end"/>
        </w:r>
      </w:hyperlink>
    </w:p>
    <w:p w14:paraId="595E1075" w14:textId="496DC37D" w:rsidR="00EC05C1" w:rsidRDefault="00ED5805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705" w:history="1"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C.</w:t>
        </w:r>
        <w:r w:rsidR="00EC05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Qualifiche dei collaboratori</w:t>
        </w:r>
        <w:r w:rsidR="00EC05C1">
          <w:rPr>
            <w:noProof/>
            <w:webHidden/>
          </w:rPr>
          <w:tab/>
        </w:r>
        <w:r w:rsidR="00EC05C1">
          <w:rPr>
            <w:noProof/>
            <w:webHidden/>
          </w:rPr>
          <w:fldChar w:fldCharType="begin"/>
        </w:r>
        <w:r w:rsidR="00EC05C1">
          <w:rPr>
            <w:noProof/>
            <w:webHidden/>
          </w:rPr>
          <w:instrText xml:space="preserve"> PAGEREF _Toc85211705 \h </w:instrText>
        </w:r>
        <w:r w:rsidR="00EC05C1">
          <w:rPr>
            <w:noProof/>
            <w:webHidden/>
          </w:rPr>
        </w:r>
        <w:r w:rsidR="00EC05C1">
          <w:rPr>
            <w:noProof/>
            <w:webHidden/>
          </w:rPr>
          <w:fldChar w:fldCharType="separate"/>
        </w:r>
        <w:r w:rsidR="00EC05C1">
          <w:rPr>
            <w:noProof/>
            <w:webHidden/>
          </w:rPr>
          <w:t>10</w:t>
        </w:r>
        <w:r w:rsidR="00EC05C1">
          <w:rPr>
            <w:noProof/>
            <w:webHidden/>
          </w:rPr>
          <w:fldChar w:fldCharType="end"/>
        </w:r>
      </w:hyperlink>
    </w:p>
    <w:p w14:paraId="08AA4887" w14:textId="17E3C0B5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06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C.1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Qualifiche dei responsabili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_Toc85211706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10</w:t>
        </w:r>
        <w:r w:rsidR="00EC05C1" w:rsidRPr="00EC05C1">
          <w:rPr>
            <w:noProof/>
            <w:webHidden/>
          </w:rPr>
          <w:fldChar w:fldCharType="end"/>
        </w:r>
      </w:hyperlink>
    </w:p>
    <w:p w14:paraId="07AD055D" w14:textId="3B7D3AE1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07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C.2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Qualifiche dei docenti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_Toc85211707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11</w:t>
        </w:r>
        <w:r w:rsidR="00EC05C1" w:rsidRPr="00EC05C1">
          <w:rPr>
            <w:noProof/>
            <w:webHidden/>
          </w:rPr>
          <w:fldChar w:fldCharType="end"/>
        </w:r>
      </w:hyperlink>
    </w:p>
    <w:p w14:paraId="13B37B9B" w14:textId="5DBE6DAA" w:rsidR="00EC05C1" w:rsidRDefault="00ED5805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708" w:history="1"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D.</w:t>
        </w:r>
        <w:r w:rsidR="00EC05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Gestione della qualità</w:t>
        </w:r>
        <w:r w:rsidR="00EC05C1">
          <w:rPr>
            <w:noProof/>
            <w:webHidden/>
          </w:rPr>
          <w:tab/>
        </w:r>
        <w:r w:rsidR="00EC05C1">
          <w:rPr>
            <w:noProof/>
            <w:webHidden/>
          </w:rPr>
          <w:fldChar w:fldCharType="begin"/>
        </w:r>
        <w:r w:rsidR="00EC05C1">
          <w:rPr>
            <w:noProof/>
            <w:webHidden/>
          </w:rPr>
          <w:instrText xml:space="preserve"> PAGEREF _Toc85211708 \h </w:instrText>
        </w:r>
        <w:r w:rsidR="00EC05C1">
          <w:rPr>
            <w:noProof/>
            <w:webHidden/>
          </w:rPr>
        </w:r>
        <w:r w:rsidR="00EC05C1">
          <w:rPr>
            <w:noProof/>
            <w:webHidden/>
          </w:rPr>
          <w:fldChar w:fldCharType="separate"/>
        </w:r>
        <w:r w:rsidR="00EC05C1">
          <w:rPr>
            <w:noProof/>
            <w:webHidden/>
          </w:rPr>
          <w:t>12</w:t>
        </w:r>
        <w:r w:rsidR="00EC05C1">
          <w:rPr>
            <w:noProof/>
            <w:webHidden/>
          </w:rPr>
          <w:fldChar w:fldCharType="end"/>
        </w:r>
      </w:hyperlink>
    </w:p>
    <w:p w14:paraId="6799B356" w14:textId="132761C7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09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D.1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Garanzia e sviluppo della qualità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_Toc85211709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12</w:t>
        </w:r>
        <w:r w:rsidR="00EC05C1" w:rsidRPr="00EC05C1">
          <w:rPr>
            <w:noProof/>
            <w:webHidden/>
          </w:rPr>
          <w:fldChar w:fldCharType="end"/>
        </w:r>
      </w:hyperlink>
    </w:p>
    <w:p w14:paraId="0E81D5C5" w14:textId="0921AE32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10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D.2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Attualità, garanzia e disponibilità del sapere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_Toc85211710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14</w:t>
        </w:r>
        <w:r w:rsidR="00EC05C1" w:rsidRPr="00EC05C1">
          <w:rPr>
            <w:noProof/>
            <w:webHidden/>
          </w:rPr>
          <w:fldChar w:fldCharType="end"/>
        </w:r>
      </w:hyperlink>
    </w:p>
    <w:p w14:paraId="25F28CC8" w14:textId="43819654" w:rsidR="00EC05C1" w:rsidRDefault="00ED5805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711" w:history="1"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E.</w:t>
        </w:r>
        <w:r w:rsidR="00EC05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Prescrizioni formali dell’OERic-SSS e del PQI</w:t>
        </w:r>
        <w:r w:rsidR="00EC05C1">
          <w:rPr>
            <w:noProof/>
            <w:webHidden/>
          </w:rPr>
          <w:tab/>
        </w:r>
        <w:r w:rsidR="00EC05C1">
          <w:rPr>
            <w:noProof/>
            <w:webHidden/>
          </w:rPr>
          <w:fldChar w:fldCharType="begin"/>
        </w:r>
        <w:r w:rsidR="00EC05C1">
          <w:rPr>
            <w:noProof/>
            <w:webHidden/>
          </w:rPr>
          <w:instrText xml:space="preserve"> PAGEREF _Toc85211711 \h </w:instrText>
        </w:r>
        <w:r w:rsidR="00EC05C1">
          <w:rPr>
            <w:noProof/>
            <w:webHidden/>
          </w:rPr>
        </w:r>
        <w:r w:rsidR="00EC05C1">
          <w:rPr>
            <w:noProof/>
            <w:webHidden/>
          </w:rPr>
          <w:fldChar w:fldCharType="separate"/>
        </w:r>
        <w:r w:rsidR="00EC05C1">
          <w:rPr>
            <w:noProof/>
            <w:webHidden/>
          </w:rPr>
          <w:t>15</w:t>
        </w:r>
        <w:r w:rsidR="00EC05C1">
          <w:rPr>
            <w:noProof/>
            <w:webHidden/>
          </w:rPr>
          <w:fldChar w:fldCharType="end"/>
        </w:r>
      </w:hyperlink>
    </w:p>
    <w:p w14:paraId="650FA08F" w14:textId="350375FE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12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E.1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Procedura di ammissione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_Toc85211712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15</w:t>
        </w:r>
        <w:r w:rsidR="00EC05C1" w:rsidRPr="00EC05C1">
          <w:rPr>
            <w:noProof/>
            <w:webHidden/>
          </w:rPr>
          <w:fldChar w:fldCharType="end"/>
        </w:r>
      </w:hyperlink>
    </w:p>
    <w:p w14:paraId="238F67DD" w14:textId="07728750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13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E.2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Ore di studio, forme d’insegnamento e componenti formative pratiche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_Toc85211713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16</w:t>
        </w:r>
        <w:r w:rsidR="00EC05C1" w:rsidRPr="00EC05C1">
          <w:rPr>
            <w:noProof/>
            <w:webHidden/>
          </w:rPr>
          <w:fldChar w:fldCharType="end"/>
        </w:r>
      </w:hyperlink>
    </w:p>
    <w:p w14:paraId="4F9061ED" w14:textId="5BE656CD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14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E.3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Diploma e titoli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_Toc85211714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17</w:t>
        </w:r>
        <w:r w:rsidR="00EC05C1" w:rsidRPr="00EC05C1">
          <w:rPr>
            <w:noProof/>
            <w:webHidden/>
          </w:rPr>
          <w:fldChar w:fldCharType="end"/>
        </w:r>
      </w:hyperlink>
    </w:p>
    <w:p w14:paraId="7109965D" w14:textId="4557CE11" w:rsidR="00EC05C1" w:rsidRDefault="00ED5805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715" w:history="1"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F.</w:t>
        </w:r>
        <w:r w:rsidR="00EC05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EC05C1" w:rsidRPr="00ED2276">
          <w:rPr>
            <w:rStyle w:val="Hyperlink"/>
            <w:rFonts w:ascii="Arial" w:hAnsi="Arial" w:cs="Arial"/>
            <w:noProof/>
            <w:kern w:val="32"/>
            <w:lang w:val="it-IT"/>
          </w:rPr>
          <w:t>Conformità del curriculum (piano di formazione) con le competenze necessarie per l’esercizio dell’attività professionale corrispondente</w:t>
        </w:r>
        <w:r w:rsidR="00EC05C1">
          <w:rPr>
            <w:noProof/>
            <w:webHidden/>
          </w:rPr>
          <w:tab/>
        </w:r>
        <w:r w:rsidR="00EC05C1">
          <w:rPr>
            <w:noProof/>
            <w:webHidden/>
          </w:rPr>
          <w:fldChar w:fldCharType="begin"/>
        </w:r>
        <w:r w:rsidR="00EC05C1">
          <w:rPr>
            <w:noProof/>
            <w:webHidden/>
          </w:rPr>
          <w:instrText xml:space="preserve"> PAGEREF _Toc85211715 \h </w:instrText>
        </w:r>
        <w:r w:rsidR="00EC05C1">
          <w:rPr>
            <w:noProof/>
            <w:webHidden/>
          </w:rPr>
        </w:r>
        <w:r w:rsidR="00EC05C1">
          <w:rPr>
            <w:noProof/>
            <w:webHidden/>
          </w:rPr>
          <w:fldChar w:fldCharType="separate"/>
        </w:r>
        <w:r w:rsidR="00EC05C1">
          <w:rPr>
            <w:noProof/>
            <w:webHidden/>
          </w:rPr>
          <w:t>18</w:t>
        </w:r>
        <w:r w:rsidR="00EC05C1">
          <w:rPr>
            <w:noProof/>
            <w:webHidden/>
          </w:rPr>
          <w:fldChar w:fldCharType="end"/>
        </w:r>
      </w:hyperlink>
    </w:p>
    <w:p w14:paraId="17DA62C0" w14:textId="0BEEC9CF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16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F.1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Requisiti di base del curriculum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_Toc85211716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18</w:t>
        </w:r>
        <w:r w:rsidR="00EC05C1" w:rsidRPr="00EC05C1">
          <w:rPr>
            <w:noProof/>
            <w:webHidden/>
          </w:rPr>
          <w:fldChar w:fldCharType="end"/>
        </w:r>
      </w:hyperlink>
    </w:p>
    <w:p w14:paraId="300B280F" w14:textId="6677FB1E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17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F.2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Unità didattiche e d’apprendimento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_Toc85211717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20</w:t>
        </w:r>
        <w:r w:rsidR="00EC05C1" w:rsidRPr="00EC05C1">
          <w:rPr>
            <w:noProof/>
            <w:webHidden/>
          </w:rPr>
          <w:fldChar w:fldCharType="end"/>
        </w:r>
      </w:hyperlink>
    </w:p>
    <w:p w14:paraId="370C85CA" w14:textId="361585B9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18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F.3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Materiale didattico e d’apprendimento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_Toc85211718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22</w:t>
        </w:r>
        <w:r w:rsidR="00EC05C1" w:rsidRPr="00EC05C1">
          <w:rPr>
            <w:noProof/>
            <w:webHidden/>
          </w:rPr>
          <w:fldChar w:fldCharType="end"/>
        </w:r>
      </w:hyperlink>
    </w:p>
    <w:p w14:paraId="76757504" w14:textId="04289B79" w:rsidR="00EC05C1" w:rsidRDefault="00ED5805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r-CH"/>
        </w:rPr>
      </w:pPr>
      <w:hyperlink w:anchor="_Toc85211719" w:history="1"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G.</w:t>
        </w:r>
        <w:r w:rsidR="00EC05C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r-CH"/>
          </w:rPr>
          <w:tab/>
        </w:r>
        <w:r w:rsidR="00EC05C1" w:rsidRPr="00ED2276">
          <w:rPr>
            <w:rStyle w:val="Hyperlink"/>
            <w:rFonts w:ascii="Arial" w:hAnsi="Arial" w:cs="Arial"/>
            <w:noProof/>
            <w:kern w:val="32"/>
            <w:lang w:val="it-CH"/>
          </w:rPr>
          <w:t>Promozione e procedura di qualificazione</w:t>
        </w:r>
        <w:r w:rsidR="00EC05C1">
          <w:rPr>
            <w:noProof/>
            <w:webHidden/>
          </w:rPr>
          <w:tab/>
        </w:r>
        <w:r w:rsidR="00EC05C1">
          <w:rPr>
            <w:noProof/>
            <w:webHidden/>
          </w:rPr>
          <w:fldChar w:fldCharType="begin"/>
        </w:r>
        <w:r w:rsidR="00EC05C1">
          <w:rPr>
            <w:noProof/>
            <w:webHidden/>
          </w:rPr>
          <w:instrText xml:space="preserve"> PAGEREF _Toc85211719 \h </w:instrText>
        </w:r>
        <w:r w:rsidR="00EC05C1">
          <w:rPr>
            <w:noProof/>
            <w:webHidden/>
          </w:rPr>
        </w:r>
        <w:r w:rsidR="00EC05C1">
          <w:rPr>
            <w:noProof/>
            <w:webHidden/>
          </w:rPr>
          <w:fldChar w:fldCharType="separate"/>
        </w:r>
        <w:r w:rsidR="00EC05C1">
          <w:rPr>
            <w:noProof/>
            <w:webHidden/>
          </w:rPr>
          <w:t>23</w:t>
        </w:r>
        <w:r w:rsidR="00EC05C1">
          <w:rPr>
            <w:noProof/>
            <w:webHidden/>
          </w:rPr>
          <w:fldChar w:fldCharType="end"/>
        </w:r>
      </w:hyperlink>
    </w:p>
    <w:p w14:paraId="1317041B" w14:textId="528EC015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20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G.1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Regolamento degli studi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_Toc85211720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23</w:t>
        </w:r>
        <w:r w:rsidR="00EC05C1" w:rsidRPr="00EC05C1">
          <w:rPr>
            <w:noProof/>
            <w:webHidden/>
          </w:rPr>
          <w:fldChar w:fldCharType="end"/>
        </w:r>
      </w:hyperlink>
    </w:p>
    <w:p w14:paraId="750537C7" w14:textId="730C3E26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21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G.2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Procedure di qualificazione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_Toc85211721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24</w:t>
        </w:r>
        <w:r w:rsidR="00EC05C1" w:rsidRPr="00EC05C1">
          <w:rPr>
            <w:noProof/>
            <w:webHidden/>
          </w:rPr>
          <w:fldChar w:fldCharType="end"/>
        </w:r>
      </w:hyperlink>
    </w:p>
    <w:p w14:paraId="6439C16E" w14:textId="3BFEE60A" w:rsidR="00EC05C1" w:rsidRPr="00EC05C1" w:rsidRDefault="00ED5805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  <w:lang w:val="fr-CH"/>
        </w:rPr>
      </w:pPr>
      <w:hyperlink w:anchor="_Toc85211722" w:history="1"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G.3</w:t>
        </w:r>
        <w:r w:rsidR="00EC05C1" w:rsidRPr="00EC05C1">
          <w:rPr>
            <w:rFonts w:asciiTheme="minorHAnsi" w:eastAsiaTheme="minorEastAsia" w:hAnsiTheme="minorHAnsi" w:cstheme="minorBidi"/>
            <w:noProof/>
            <w:sz w:val="22"/>
            <w:szCs w:val="22"/>
            <w:lang w:val="fr-CH"/>
          </w:rPr>
          <w:tab/>
        </w:r>
        <w:r w:rsidR="00EC05C1" w:rsidRPr="00EC05C1">
          <w:rPr>
            <w:rStyle w:val="Hyperlink"/>
            <w:rFonts w:ascii="Arial" w:hAnsi="Arial" w:cs="Arial"/>
            <w:noProof/>
            <w:kern w:val="32"/>
            <w:lang w:val="it-CH"/>
          </w:rPr>
          <w:t>Disposizioni integrative sulla procedura di qualificazione finale</w:t>
        </w:r>
        <w:r w:rsidR="00EC05C1" w:rsidRPr="00EC05C1">
          <w:rPr>
            <w:noProof/>
            <w:webHidden/>
          </w:rPr>
          <w:tab/>
        </w:r>
        <w:r w:rsidR="00EC05C1" w:rsidRPr="00EC05C1">
          <w:rPr>
            <w:noProof/>
            <w:webHidden/>
          </w:rPr>
          <w:fldChar w:fldCharType="begin"/>
        </w:r>
        <w:r w:rsidR="00EC05C1" w:rsidRPr="00EC05C1">
          <w:rPr>
            <w:noProof/>
            <w:webHidden/>
          </w:rPr>
          <w:instrText xml:space="preserve"> PAGEREF _Toc85211722 \h </w:instrText>
        </w:r>
        <w:r w:rsidR="00EC05C1" w:rsidRPr="00EC05C1">
          <w:rPr>
            <w:noProof/>
            <w:webHidden/>
          </w:rPr>
        </w:r>
        <w:r w:rsidR="00EC05C1" w:rsidRPr="00EC05C1">
          <w:rPr>
            <w:noProof/>
            <w:webHidden/>
          </w:rPr>
          <w:fldChar w:fldCharType="separate"/>
        </w:r>
        <w:r w:rsidR="00EC05C1" w:rsidRPr="00EC05C1">
          <w:rPr>
            <w:noProof/>
            <w:webHidden/>
          </w:rPr>
          <w:t>25</w:t>
        </w:r>
        <w:r w:rsidR="00EC05C1" w:rsidRPr="00EC05C1">
          <w:rPr>
            <w:noProof/>
            <w:webHidden/>
          </w:rPr>
          <w:fldChar w:fldCharType="end"/>
        </w:r>
      </w:hyperlink>
    </w:p>
    <w:p w14:paraId="4088E775" w14:textId="3B65BFC3" w:rsidR="00752268" w:rsidRPr="00F554BD" w:rsidRDefault="001968DF" w:rsidP="00B67CDA">
      <w:pPr>
        <w:tabs>
          <w:tab w:val="right" w:pos="13041"/>
          <w:tab w:val="left" w:pos="13325"/>
          <w:tab w:val="right" w:pos="13467"/>
        </w:tabs>
        <w:spacing w:line="360" w:lineRule="auto"/>
        <w:rPr>
          <w:rFonts w:ascii="Arial" w:hAnsi="Arial" w:cs="Arial"/>
          <w:sz w:val="22"/>
          <w:lang w:val="it-CH"/>
        </w:rPr>
      </w:pPr>
      <w:r w:rsidRPr="00F554BD">
        <w:rPr>
          <w:rFonts w:ascii="Arial" w:hAnsi="Arial" w:cs="Arial"/>
          <w:sz w:val="22"/>
          <w:lang w:val="it-CH"/>
        </w:rPr>
        <w:fldChar w:fldCharType="end"/>
      </w:r>
    </w:p>
    <w:p w14:paraId="5F243E6E" w14:textId="77777777" w:rsidR="00752268" w:rsidRPr="00F554BD" w:rsidRDefault="00752268">
      <w:pPr>
        <w:rPr>
          <w:rFonts w:ascii="Arial" w:hAnsi="Arial" w:cs="Arial"/>
          <w:lang w:val="it-CH"/>
        </w:rPr>
      </w:pPr>
    </w:p>
    <w:p w14:paraId="0C7BF461" w14:textId="77777777" w:rsidR="00752268" w:rsidRPr="00F554BD" w:rsidRDefault="00752268">
      <w:pPr>
        <w:rPr>
          <w:rFonts w:ascii="Arial" w:hAnsi="Arial" w:cs="Arial"/>
          <w:lang w:val="it-CH"/>
        </w:rPr>
      </w:pPr>
    </w:p>
    <w:p w14:paraId="0A5AEEBB" w14:textId="253C809E" w:rsidR="00752268" w:rsidRPr="00F554BD" w:rsidRDefault="006C7A10">
      <w:pPr>
        <w:rPr>
          <w:rFonts w:ascii="Arial" w:hAnsi="Arial" w:cs="Arial"/>
          <w:b/>
          <w:lang w:val="it-CH"/>
        </w:rPr>
      </w:pPr>
      <w:r w:rsidRPr="00F554BD">
        <w:rPr>
          <w:rFonts w:ascii="Arial" w:hAnsi="Arial" w:cs="Arial"/>
          <w:b/>
          <w:lang w:val="it-CH"/>
        </w:rPr>
        <w:t>Nota</w:t>
      </w:r>
      <w:r w:rsidR="00E548AD">
        <w:rPr>
          <w:rFonts w:ascii="Arial" w:hAnsi="Arial" w:cs="Arial"/>
          <w:b/>
          <w:lang w:val="it-CH"/>
        </w:rPr>
        <w:t xml:space="preserve"> bene</w:t>
      </w:r>
      <w:r w:rsidR="00F27780" w:rsidRPr="00F554BD">
        <w:rPr>
          <w:rFonts w:ascii="Arial" w:hAnsi="Arial" w:cs="Arial"/>
          <w:b/>
          <w:lang w:val="it-CH"/>
        </w:rPr>
        <w:t>:</w:t>
      </w:r>
    </w:p>
    <w:p w14:paraId="5D8525F8" w14:textId="77777777" w:rsidR="00752268" w:rsidRPr="00F554BD" w:rsidRDefault="006C7A10">
      <w:pPr>
        <w:rPr>
          <w:rFonts w:ascii="Arial" w:hAnsi="Arial" w:cs="Arial"/>
          <w:lang w:val="it-CH"/>
        </w:rPr>
      </w:pPr>
      <w:r w:rsidRPr="00F554BD">
        <w:rPr>
          <w:rFonts w:ascii="Arial" w:hAnsi="Arial" w:cs="Arial"/>
          <w:lang w:val="it-CH"/>
        </w:rPr>
        <w:t>I riferimenti a persone, espressi in forma maschile per una migliore leggibilità, vanno sempre intesi per entrambi i sessi</w:t>
      </w:r>
      <w:r w:rsidR="00F27780" w:rsidRPr="00F554BD">
        <w:rPr>
          <w:rFonts w:ascii="Arial" w:hAnsi="Arial" w:cs="Arial"/>
          <w:lang w:val="it-CH"/>
        </w:rPr>
        <w:t>.</w:t>
      </w:r>
    </w:p>
    <w:p w14:paraId="08259E4C" w14:textId="77777777" w:rsidR="00EC05C1" w:rsidRDefault="00F27780">
      <w:pPr>
        <w:spacing w:line="240" w:lineRule="auto"/>
        <w:jc w:val="left"/>
        <w:rPr>
          <w:lang w:val="it-CH"/>
        </w:rPr>
      </w:pPr>
      <w:r w:rsidRPr="00F554BD">
        <w:rPr>
          <w:lang w:val="it-CH"/>
        </w:rPr>
        <w:br w:type="page"/>
      </w:r>
    </w:p>
    <w:p w14:paraId="3163A55C" w14:textId="77777777" w:rsidR="00EC05C1" w:rsidRPr="00EC05C1" w:rsidRDefault="00EC05C1" w:rsidP="00EC05C1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26" w:name="_Toc83632319"/>
      <w:bookmarkStart w:id="27" w:name="_Toc85211699"/>
      <w:r w:rsidRPr="00EC05C1">
        <w:rPr>
          <w:rFonts w:ascii="Arial" w:hAnsi="Arial" w:cs="Arial"/>
          <w:b/>
          <w:kern w:val="32"/>
          <w:sz w:val="28"/>
          <w:lang w:val="it-CH"/>
        </w:rPr>
        <w:lastRenderedPageBreak/>
        <w:t>A.</w:t>
      </w:r>
      <w:r w:rsidRPr="00EC05C1">
        <w:rPr>
          <w:rFonts w:ascii="Arial" w:hAnsi="Arial" w:cs="Arial"/>
          <w:b/>
          <w:kern w:val="32"/>
          <w:sz w:val="28"/>
          <w:lang w:val="it-CH"/>
        </w:rPr>
        <w:tab/>
        <w:t>Contesto e collegamenti</w:t>
      </w:r>
      <w:bookmarkEnd w:id="26"/>
      <w:bookmarkEnd w:id="27"/>
      <w:r w:rsidRPr="00EC05C1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56CB93E3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5AF540A8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28" w:name="_Toc83632320"/>
      <w:bookmarkStart w:id="29" w:name="_Toc85211700"/>
      <w:r w:rsidRPr="00EC05C1">
        <w:rPr>
          <w:rFonts w:ascii="Arial" w:hAnsi="Arial" w:cs="Arial"/>
          <w:b/>
          <w:kern w:val="32"/>
          <w:sz w:val="24"/>
          <w:lang w:val="it-CH"/>
        </w:rPr>
        <w:t>A.1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Cantone in cui ha sede la scuola</w:t>
      </w:r>
      <w:bookmarkEnd w:id="28"/>
      <w:bookmarkEnd w:id="29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992"/>
        <w:gridCol w:w="993"/>
      </w:tblGrid>
      <w:tr w:rsidR="00EC05C1" w:rsidRPr="00EC05C1" w14:paraId="6FFBB120" w14:textId="77777777" w:rsidTr="00DF5007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DBE5B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AB6E7E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5EB19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7401C8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192320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095A34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7A60D92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863830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5CA5F65C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A.1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Oltre alla documentazione di cui all’articolo 16 </w:t>
            </w:r>
            <w:proofErr w:type="spellStart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-SSS, la domanda di riconoscimento comprende le prove richieste all’articolo 17 </w:t>
            </w:r>
            <w:proofErr w:type="spellStart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-SSS. Il Cantone in cui ha sede la scuola valuta il fabbisogno dello SPD SSS in questione e prende posizione sulla domanda di riconoscimento.</w:t>
            </w:r>
          </w:p>
          <w:p w14:paraId="65E91351" w14:textId="77777777" w:rsidR="00EC05C1" w:rsidRPr="00EC05C1" w:rsidRDefault="00EC05C1" w:rsidP="00EC05C1">
            <w:pPr>
              <w:tabs>
                <w:tab w:val="left" w:pos="1425"/>
              </w:tabs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ab/>
            </w: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3996F9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3F167BDF" w14:textId="77777777" w:rsidTr="00DF5007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5C71AC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25B0B6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59D1305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938E6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6FF0F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205443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71AD4AF3" w14:textId="77777777" w:rsidTr="00DF5007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C9AF2F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F67456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7DEFE59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0D08C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1BA8014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1744AAF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05EF6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62A593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693FE410" w14:textId="77777777" w:rsidTr="00DF5007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021406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6B1115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1F28F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18335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A.1.1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9A6A1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La domanda di riconoscimento comprende il parere del Cantone in cui ha sede la scuola (o del Cantone principale e degli altri Cantoni in cui ha sede la scuola).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BE5B1A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5DE1D4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516080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DA09A67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31D381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FCC07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5714CD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69E586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3B2685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E5ACF3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CCC4E7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4EC05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7E1A458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5501BA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D411B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5BE3FD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EA3BE5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37D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0FE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6907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0A4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0528B30" w14:textId="77777777" w:rsidTr="00DF5007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66A8A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05DA09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2E6A1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4BDC55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A.1.2</w:t>
            </w:r>
          </w:p>
        </w:tc>
        <w:tc>
          <w:tcPr>
            <w:tcW w:w="864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F48955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Dall’accordo di prestazioni con il Cantone e/o da altri documenti è possibile capire: </w:t>
            </w:r>
          </w:p>
          <w:p w14:paraId="3E95F250" w14:textId="77777777" w:rsidR="00EC05C1" w:rsidRPr="00EC05C1" w:rsidRDefault="00EC05C1" w:rsidP="00EC05C1">
            <w:pPr>
              <w:numPr>
                <w:ilvl w:val="0"/>
                <w:numId w:val="12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in che modo è regolamentata la vigilanza del Cantone sulla scuola specializzata superiore in questione conformemente all’articolo 29 capoverso 5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LFPr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;</w:t>
            </w:r>
          </w:p>
          <w:p w14:paraId="197DBA6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se e su quale base il Cantone partecipa al finanziamento del ciclo di formazione (p. es. ASSS).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7641A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66690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CC36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1ABF89F" w14:textId="77777777" w:rsidTr="00DF5007">
        <w:trPr>
          <w:cantSplit/>
          <w:trHeight w:val="70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B271F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CC415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FF4936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4C8CC7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6589B1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04395F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BDD8DF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D9CC12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A710369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D6DCFB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8C6852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2EF3C1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EE192E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E741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7DE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F5A9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3842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21550CC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6E3BC" w:themeFill="accent3" w:themeFillTint="66"/>
          </w:tcPr>
          <w:p w14:paraId="0C9CC50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5B8B7" w:themeFill="accent2" w:themeFillTint="66"/>
          </w:tcPr>
          <w:p w14:paraId="753FC7B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ADD31A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2C60D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A.1.3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30AB9A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Unitamente alla domanda di riconoscimento di uno studio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postdiploma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 senza programma quadro d’insegnamento va presentata – come base centrale per il c</w:t>
            </w:r>
            <w:r w:rsidRPr="00EC05C1">
              <w:rPr>
                <w:rFonts w:ascii="Arial" w:hAnsi="Arial" w:cs="Arial"/>
                <w:color w:val="000000"/>
                <w:sz w:val="18"/>
                <w:szCs w:val="18"/>
                <w:lang w:val="it-CH"/>
              </w:rPr>
              <w:t>urriculum (piano di formazione) – una breve descrizione dell’attività professionale corrispondente</w:t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. </w:t>
            </w:r>
            <w:r w:rsidRPr="00EC05C1">
              <w:rPr>
                <w:rFonts w:ascii="Arial" w:hAnsi="Arial" w:cs="Arial"/>
                <w:sz w:val="18"/>
                <w:szCs w:val="18"/>
                <w:lang w:val="it-IT"/>
              </w:rPr>
              <w:t>La descrizione contiene come minimo il campo d’attività e le competenze operative necessarie.</w:t>
            </w:r>
          </w:p>
          <w:p w14:paraId="4D7FE30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  <w:p w14:paraId="3E3655D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587EF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F8E5A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8F86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60583C9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6C979EC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A574E7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2691A9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52F09D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A8E2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B1A7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444EC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018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2AB6BDD" w14:textId="77777777" w:rsidTr="00DF5007">
        <w:trPr>
          <w:cantSplit/>
          <w:trHeight w:val="70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C9D7171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15B1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E37FCF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4F1B89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2B57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997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C160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59FA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555EA27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</w:p>
    <w:p w14:paraId="2C04D773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b/>
          <w:kern w:val="32"/>
          <w:sz w:val="24"/>
          <w:lang w:val="it-CH"/>
        </w:rPr>
      </w:pPr>
      <w:r w:rsidRPr="00EC05C1">
        <w:rPr>
          <w:lang w:val="it-CH"/>
        </w:rPr>
        <w:br w:type="page"/>
      </w:r>
    </w:p>
    <w:p w14:paraId="50CA253A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30" w:name="_Toc83632321"/>
      <w:bookmarkStart w:id="31" w:name="_Toc85211701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A.2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Inserimento nel sistema scolastico svizzero</w:t>
      </w:r>
      <w:bookmarkEnd w:id="30"/>
      <w:bookmarkEnd w:id="31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992"/>
        <w:gridCol w:w="993"/>
      </w:tblGrid>
      <w:tr w:rsidR="00EC05C1" w:rsidRPr="00EC05C1" w14:paraId="5726A15F" w14:textId="77777777" w:rsidTr="00DF5007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60302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C8C7F8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505FFF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38918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F348F4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E68CA4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52567A0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70550C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61F97CB2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A.2   I contatti con gli attori rilevanti del sistema permettono all’operatore della formazione di attuare lo SPD SSS fondandosi si principi didattici di pedagogia professionale e sull’orientamento alla pratica.</w:t>
            </w:r>
          </w:p>
          <w:p w14:paraId="3B31A9A8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7B46689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0594435C" w14:textId="77777777" w:rsidTr="00DF5007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009AE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E8885C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2680E84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A5CC4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3F0496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43BCF8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54966D06" w14:textId="77777777" w:rsidTr="00DF5007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3E8DC7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75DA1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E08E1F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5D2C63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120ABF8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4162D44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7762B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B688A8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40B68846" w14:textId="77777777" w:rsidTr="00DF5007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9E16A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7B328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F33DB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3829F2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A.2.1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1FA64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L’operatore della formazione discute di tematiche legate alla politica scolastica e formativa all’interno di vari organismi (p. es. interni, cantonali o settoriali) che si occupano di formazione professionale superiore.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A3AE43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051AD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86AB53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D138321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96AC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772B4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6C4BDB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4AF6E8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930D2D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16589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151F07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F842F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A35E1C7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9A6D7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665E5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53D65C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F77468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DD9C02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E3FF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984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B9FE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1430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989AA94" w14:textId="77777777" w:rsidTr="00DF5007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0234E88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5889C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4F95B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3D33A16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A.2.2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00C4E93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coinvolge attivamente i rappresentanti degli organi incaricati della formazione delle rispettive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oml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 e/o altri specialisti extrascolastici nelle questioni legate alla formazione (p. es. per lo sviluppo dei contenuti formativi, come referenti specializzati, come collaboratori nelle procedure di qualificazione o nella valutazione dello SPD SSS, ecc.).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D334D7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43016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3CE39B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BC947E6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61BBF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D74E8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908FE7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9173EB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BCE261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E97DC9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2F6EC2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5CE060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4D306F1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3D8465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B0FD80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9DEEBE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80C6CE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FB9F8E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DEDB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44E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2F4B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1F3C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EBE34FA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b/>
          <w:kern w:val="32"/>
          <w:sz w:val="24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3203241A" w14:textId="77777777" w:rsidR="00EC05C1" w:rsidRPr="00EC05C1" w:rsidRDefault="00EC05C1" w:rsidP="00EC05C1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32" w:name="_Toc83632322"/>
      <w:bookmarkStart w:id="33" w:name="_Toc85211702"/>
      <w:r w:rsidRPr="00EC05C1">
        <w:rPr>
          <w:rFonts w:ascii="Arial" w:hAnsi="Arial" w:cs="Arial"/>
          <w:b/>
          <w:kern w:val="32"/>
          <w:sz w:val="28"/>
          <w:lang w:val="it-CH"/>
        </w:rPr>
        <w:lastRenderedPageBreak/>
        <w:t>B.</w:t>
      </w:r>
      <w:r w:rsidRPr="00EC05C1">
        <w:rPr>
          <w:rFonts w:ascii="Arial" w:hAnsi="Arial" w:cs="Arial"/>
          <w:b/>
          <w:kern w:val="32"/>
          <w:sz w:val="28"/>
          <w:lang w:val="it-CH"/>
        </w:rPr>
        <w:tab/>
        <w:t>Struttura, organizzazione e infrastruttura</w:t>
      </w:r>
      <w:bookmarkEnd w:id="32"/>
      <w:bookmarkEnd w:id="33"/>
    </w:p>
    <w:p w14:paraId="3D8CC5A6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5C8740BA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34" w:name="_Toc83632323"/>
      <w:bookmarkStart w:id="35" w:name="_Toc85211703"/>
      <w:r w:rsidRPr="00EC05C1">
        <w:rPr>
          <w:rFonts w:ascii="Arial" w:hAnsi="Arial" w:cs="Arial"/>
          <w:b/>
          <w:kern w:val="32"/>
          <w:sz w:val="24"/>
          <w:lang w:val="it-CH"/>
        </w:rPr>
        <w:t>B.1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Struttura e organizzazione</w:t>
      </w:r>
      <w:bookmarkEnd w:id="34"/>
      <w:bookmarkEnd w:id="35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EC05C1" w:rsidRPr="00EC05C1" w14:paraId="3D02E465" w14:textId="77777777" w:rsidTr="00DF5007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BCB0E1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7E85F1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8960F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FCF9A9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0A6B5E4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40C197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F39BDFF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53AE2B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0F1747F1" w14:textId="77777777" w:rsidR="00EC05C1" w:rsidRPr="00EC05C1" w:rsidRDefault="00EC05C1" w:rsidP="00EC05C1">
            <w:pPr>
              <w:spacing w:line="240" w:lineRule="auto"/>
              <w:ind w:left="747" w:hanging="74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B.1.1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L’operatore della formazione è strutturato in modo trasparente in base al proprio mandato. Dispone di strutture organizzative e gestionali professionali.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0B2F9F6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026531BC" w14:textId="77777777" w:rsidTr="00DF5007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300D6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22FD8D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409F5D0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CC04E4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887BB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4A3F88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0BD58DC4" w14:textId="77777777" w:rsidTr="00DF5007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F319D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D7393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60117B8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F7BA4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64B1CD6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4217DD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3E5C5B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0DF268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0A5ED2FD" w14:textId="77777777" w:rsidTr="00DF5007">
        <w:trPr>
          <w:cantSplit/>
          <w:trHeight w:val="378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AAC5CB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16CB20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1F68F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AF8423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10B9B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Esiste un documento che comprova la forma giuridica dell’operatore della formazione.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9B10F0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89B257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2F9F5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5FACE8E8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D0F2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015E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0A099F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C3EE76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34412CD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3632C8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EB0BF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DBF51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867616F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76FF9C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CD230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1C67D9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6CC076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C44F1A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686F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413D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9C05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75EF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73B8C086" w14:textId="77777777" w:rsidTr="00DF5007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1119F3D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C16BE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F9DD2A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64A8434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26294A7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Esiste una dichiarazione nella quale si certifica che l’operatore della formazione è in grado di portare a termine tutti gli studi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postdiploma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 SSS avviati. Gli studenti sono a conoscenza di tale dichiarazione.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91A8B0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535BB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AF13CD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6CB5D2A4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BED78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15E4F6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A18C63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379BEE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109D1B9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638B69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8C0A7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1E3D6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13A9AEA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65EC3E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8F601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366625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9D88E5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3D9391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FAB2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6C1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28C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AA8C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DEFFB6F" w14:textId="77777777" w:rsidTr="00DF5007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055BFB3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4A814C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F3340C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0C4934F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6F81A85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dispone di strutture organizzative e gestionali che permettono lo sviluppo, lo svolgimento e l’adeguamento dello studio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postdiploma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 SSS in base alle esigenze. Esistono documenti che comprovano tale affermazione (p. es. organigramma, profili dei posti, diagrammi di funzione, descrizione dei processi ecc.).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231B4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9DAED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ED35E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4972DA0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8D9DF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F252B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C5B261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FD13FB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4986E10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67443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54BA40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1E0B54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22F68F8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6BE1BE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64085E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45D5F0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D13A2A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552C37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A94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835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683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4294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9F34DB5" w14:textId="77777777" w:rsidTr="00DF5007">
        <w:trPr>
          <w:cantSplit/>
          <w:trHeight w:val="85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FDAE170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B075C6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46FD52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5150D9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B.1.1.4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25B368B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Durante gli incontri informativi, sul sito internet dell’operatore o in forma cartacea vengono comunicati i dati e gli strumenti più importanti, ovvero lo stato della procedura di riconoscimento e il regolamento degli studi, nel quale sono disciplinati la procedura di ammissione, la struttura dello SPD SSS, la promozione e i rimedi giuridici (art. 14 cpv. 2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-SSS).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C547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518E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0E485F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D721375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F90C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6D95A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D1203F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72E5F8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4913F7F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E1BA50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597CF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BEDD0D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B305F79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C616E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DF06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701F86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1A2D93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F72DD8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87A4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6C1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35D5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142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9CB90B4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</w:p>
    <w:p w14:paraId="517B2B05" w14:textId="77777777" w:rsidR="00EC05C1" w:rsidRPr="00EC05C1" w:rsidRDefault="00EC05C1" w:rsidP="00EC05C1">
      <w:r w:rsidRPr="00EC05C1">
        <w:br w:type="page"/>
      </w:r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EC05C1" w:rsidRPr="00EC05C1" w14:paraId="60135F2A" w14:textId="77777777" w:rsidTr="00DF5007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D2E52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525C9D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5BC98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F432D2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7F295EA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12133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1B4ADE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B8009B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6A01EEBF" w14:textId="77777777" w:rsidR="00EC05C1" w:rsidRPr="00EC05C1" w:rsidRDefault="00EC05C1" w:rsidP="00EC05C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IT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IT"/>
              </w:rPr>
              <w:t>B.1.2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IT"/>
              </w:rPr>
              <w:tab/>
              <w:t>L’operatore della formazione dispone di un ciclo di formazione riconosciuto nella sede prevista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67310E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5A1670D5" w14:textId="77777777" w:rsidTr="00DF5007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236C14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9A16D4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70EAF8C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15650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Non </w:t>
            </w:r>
          </w:p>
          <w:p w14:paraId="6750461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D9DC0B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7F7020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10F90FE7" w14:textId="77777777" w:rsidTr="00DF5007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9F3799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C8B6F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C41EB8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7F471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57B434B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7562C5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FEED3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84317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53323156" w14:textId="77777777" w:rsidTr="00DF5007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DE3C4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5FAC7F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0D68E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232EA2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B.1.2.1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4ECE4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offre un ciclo di formazione riconosciuto nella sede prevista.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84BBB3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5A86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7E97B7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60FFC71C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79B979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1282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C12ECA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D0EBA8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1915EB4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8EF419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DB4B01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7D4925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4938950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86686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5FC1C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E990BD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068F5C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99AA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DC2F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D6B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4CB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B07A797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1FB52A6B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36" w:name="_Toc83632324"/>
      <w:bookmarkStart w:id="37" w:name="_Toc85211704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B.2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Infrastruttura</w:t>
      </w:r>
      <w:bookmarkEnd w:id="36"/>
      <w:bookmarkEnd w:id="37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EC05C1" w:rsidRPr="00EC05C1" w14:paraId="0C105FB1" w14:textId="77777777" w:rsidTr="00DF5007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429075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50B5E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03498A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CD053A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F26B8A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B86262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47341A0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4A9503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1E775DEC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B.2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L’infrastruttura è adeguata allo svolgimento </w:t>
            </w:r>
            <w:proofErr w:type="spellStart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del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lo</w:t>
            </w:r>
            <w:proofErr w:type="spellEnd"/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SPD SSS 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conformemente ai requisiti del PQI e del curriculum (piano di formazione)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645AD7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6AFCB9FF" w14:textId="77777777" w:rsidTr="00DF5007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B33AE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8CD07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2CAF946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6DC7DEB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3D7860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E3E66D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3E1CD0E6" w14:textId="77777777" w:rsidTr="00DF5007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C784E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E729B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DB2560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D9C09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2634294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A212E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607F25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9E9EC5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3FE9D4BB" w14:textId="77777777" w:rsidTr="00DF5007">
        <w:trPr>
          <w:cantSplit/>
          <w:trHeight w:val="552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286D4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99BE7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D022EB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7C7782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5A31A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 locali per gli studenti nel luogo fisico in cui si svolgono le lezioni e l’infrastruttura web (LMS e piattaforme di apprendimento) rispondono alle esigenze di studenti e docenti.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30F0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D88186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91BF0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41A9973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92D7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6D094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60A62D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77E3E0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011E525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3486A4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220D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17AEE7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9FEA2BA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B7DB2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2994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61FEFF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245850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>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D8E0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0D66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2C8C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4188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6A792BE" w14:textId="77777777" w:rsidTr="00DF5007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8B59AAD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9FBC84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B3EEEC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385B683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B.2.2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25B8EB4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aule fisiche, gli spazi per i lavori di gruppo (dimensioni, illuminazione, aerazione, acustica, mobili ecc.) e l’infrastruttura web (facilità e varietà di utilizzo) sono adeguati allo scopo e contribuiscono a creare un’atmosfera che incentiva lo studio.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225F31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4EB37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EC214E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6D65E0B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5B553C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5C8B9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164929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A59CB6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01DC3E7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95599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3FED7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29059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FBD1D19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E2A56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9EF95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73B448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7C1C79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 xml:space="preserve"> 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1C03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712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4993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6C48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7547B2F" w14:textId="77777777" w:rsidTr="00DF5007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511FD34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E2BAB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C69BCB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2F7AC1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B.2.3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136E998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infrastrutture disponibili per favorire il processo di apprendimento (TIC, locali speciali come laboratori, atelier, officine, equipaggiamenti speciali ecc.) sono adeguate allo scopo.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503E6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19F06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CD0F50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B76C171" w14:textId="77777777" w:rsidTr="00DF5007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06A70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4248B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2EBEBB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FBED2D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56ACBDD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BFB61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5E8C13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D4998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D0F192A" w14:textId="77777777" w:rsidTr="00DF5007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5E7D9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A9F423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ABB326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A88B89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br/>
              <w:t xml:space="preserve"> scadenze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F1EC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D680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DA2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1B51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74528F1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03406060" w14:textId="77777777" w:rsidR="00EC05C1" w:rsidRPr="00EC05C1" w:rsidRDefault="00EC05C1" w:rsidP="00EC05C1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38" w:name="_Toc83632325"/>
      <w:bookmarkStart w:id="39" w:name="_Toc85211705"/>
      <w:r w:rsidRPr="00EC05C1">
        <w:rPr>
          <w:rFonts w:ascii="Arial" w:hAnsi="Arial" w:cs="Arial"/>
          <w:b/>
          <w:kern w:val="32"/>
          <w:sz w:val="28"/>
          <w:lang w:val="it-CH"/>
        </w:rPr>
        <w:lastRenderedPageBreak/>
        <w:t>C.</w:t>
      </w:r>
      <w:r w:rsidRPr="00EC05C1">
        <w:rPr>
          <w:rFonts w:ascii="Arial" w:hAnsi="Arial" w:cs="Arial"/>
          <w:b/>
          <w:kern w:val="32"/>
          <w:sz w:val="28"/>
          <w:lang w:val="it-CH"/>
        </w:rPr>
        <w:tab/>
        <w:t>Qualifiche dei collaboratori</w:t>
      </w:r>
      <w:bookmarkEnd w:id="38"/>
      <w:bookmarkEnd w:id="39"/>
    </w:p>
    <w:p w14:paraId="57BDE68A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2B4227A9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0" w:name="_Toc83632326"/>
      <w:bookmarkStart w:id="41" w:name="_Toc85211706"/>
      <w:r w:rsidRPr="00EC05C1">
        <w:rPr>
          <w:rFonts w:ascii="Arial" w:hAnsi="Arial" w:cs="Arial"/>
          <w:b/>
          <w:kern w:val="32"/>
          <w:sz w:val="24"/>
          <w:lang w:val="it-CH"/>
        </w:rPr>
        <w:t>C.1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Qualifiche dei responsabili</w:t>
      </w:r>
      <w:bookmarkEnd w:id="40"/>
      <w:bookmarkEnd w:id="41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3C5D503E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3F83B9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513B8E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60A81DC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C8A275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B131CB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741DE4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4F9AB1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925E5B4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DE9FB8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463AC1C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responsabili 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(direzione scolastica, direzione) hanno conseguito qualifiche professionali e di conduzione specifiche.</w:t>
            </w:r>
          </w:p>
          <w:p w14:paraId="7ECE72E1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</w:p>
          <w:p w14:paraId="511A113B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7013E90F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46E0E27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4D0FCB29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2DC1F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1C0E8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0AE66B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DA862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FC6CD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8D561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3E2A9EFC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1F1C4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62FA1C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01510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324E10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8DA57F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B6D409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9540B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84305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7B2C9441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4220B5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91970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00E250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9AEDA0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C.1.1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EF14A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La direzione scolastica vanta comprovate competenze in ambito dirigenziale e di gestione della formazione.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5F77FB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EC5D4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0C39B6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1E60362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8406E6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AD8821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F03A55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9EBC80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565E6A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14E3E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1D0F50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854A25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77A9D50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1C9D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4D3C5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B56D0D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C976DE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85FF29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9484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63D4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8DD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D016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3343938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5F1CC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85033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7CD3D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7CCCF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C.1.2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4D330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La direzione del ciclo di formazione possiede un titolo del livello terziario.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7AAA26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82518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22E3F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FE0EE35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583FF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3DE2F3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DC4F46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7E083C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B2B84D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F93098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6E0BA4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657583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33AB4FE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1F3D1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78AE3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0C1748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89FA65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FBC84D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DE0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6854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46FB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5F18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90A06E4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E3E68B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B43F2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8B321D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B25A22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C.1.3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CA675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La direzione dello SPD SSS dispone di qualifiche comprovate e competenze specifiche per quanto riguarda la strategia formativa.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8EC59A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E37AF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964547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8B1A731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B73D9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C348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ED0F82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1CD8E8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5E24D5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5BD596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1B554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FA3599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290FB9A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67BD6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0D9A72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8EF613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272064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B66A72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8791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91D4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4E4B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21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A7DD0D4" w14:textId="77777777" w:rsidTr="00DF5007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F1100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A5CCCC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529C3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E38C06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C.1.4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39B50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gruppo dei responsabili vanta competenze comprovate e conformi al livello nei settori pedagogia professionale, metodologia e didattica, sviluppo del curriculum e gestione della qualità.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AE30C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509E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6E0D5F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12F7AE3C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7C13C4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B31E21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3BB105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A6E320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082AD7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044423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5ACBE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F1AD20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DC614BC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2E3F1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DC467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2CC8D4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C55ECC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768BF3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D959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0F3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F9151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C0EF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3163A54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06C86DAE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2" w:name="_Toc83632327"/>
      <w:bookmarkStart w:id="43" w:name="_Toc85211707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C.2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Qualifiche dei docenti</w:t>
      </w:r>
      <w:bookmarkEnd w:id="42"/>
      <w:bookmarkEnd w:id="43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40A6465B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22452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67B027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481B83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298416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0611919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B0B15C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34FA83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F645D7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docenti soddisfano i requisiti dell’articolo 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13 </w:t>
            </w:r>
            <w:proofErr w:type="spellStart"/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-SSS (tenuto conto delle disposizioni transitorie dell’art. 24 cpv. 4 </w:t>
            </w:r>
            <w:proofErr w:type="spellStart"/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-SSS) per quanto riguarda le qualifiche specialistiche, didattiche e di pedagogia professionale.</w:t>
            </w:r>
          </w:p>
          <w:p w14:paraId="1FE2117D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EC5ADB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7924D9F0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5E5FB1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2DE2F4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0C921D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F242D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A01562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053C7C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0AFB40AD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5C9BD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779C3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554D4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278BB4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CB6257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2C8B5A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8ECA21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912A2C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789F9692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3ECEF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3BC86E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290FE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F789F6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C.2.1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87D43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 docenti possiedono un diploma universitario, un titolo della formazione professionale superiore o una qualifica equivalente nelle proprie materie d’insegnamento.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2E4F2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433807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6D4B1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494B47B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60481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BA67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71A0A1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D018CE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ADB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C960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954B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979E6B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DA972DD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7DC76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FB7FF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0DA4B0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17D17D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707A9A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629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D1D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FB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A3A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E8A3245" w14:textId="77777777" w:rsidTr="00DF5007">
        <w:trPr>
          <w:cantSplit/>
          <w:trHeight w:val="198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8A8395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8AD7D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2BA337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C55B7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C.2.2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7DA21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I docenti hanno svolto una formazione pedagogico-professionale e didattica: </w:t>
            </w:r>
          </w:p>
          <w:p w14:paraId="01C01F9B" w14:textId="77777777" w:rsidR="00EC05C1" w:rsidRPr="00EC05C1" w:rsidRDefault="00EC05C1" w:rsidP="00EC05C1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1800 ore di studio se operano a titolo principale (di norma più di 400 lezioni all’anno);</w:t>
            </w:r>
          </w:p>
          <w:p w14:paraId="42892937" w14:textId="77777777" w:rsidR="00EC05C1" w:rsidRPr="00EC05C1" w:rsidRDefault="00EC05C1" w:rsidP="00EC05C1">
            <w:pPr>
              <w:numPr>
                <w:ilvl w:val="0"/>
                <w:numId w:val="14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di 300 ore di studio se operano a titolo accessorio (di norma dalle 150 alle 400 lezioni all’anno).</w:t>
            </w:r>
          </w:p>
          <w:p w14:paraId="22FF0DC2" w14:textId="77777777" w:rsidR="00EC05C1" w:rsidRPr="00EC05C1" w:rsidRDefault="00EC05C1" w:rsidP="00EC05C1">
            <w:pPr>
              <w:spacing w:line="240" w:lineRule="auto"/>
              <w:ind w:left="36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Sono determinanti le disposizioni cantonali.</w:t>
            </w:r>
          </w:p>
          <w:p w14:paraId="2DBF8FBD" w14:textId="77777777" w:rsidR="00EC05C1" w:rsidRPr="00EC05C1" w:rsidRDefault="00EC05C1" w:rsidP="00EC05C1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Spiegazioni:</w:t>
            </w:r>
          </w:p>
          <w:p w14:paraId="28FA0B58" w14:textId="77777777" w:rsidR="00EC05C1" w:rsidRPr="00EC05C1" w:rsidRDefault="00EC05C1" w:rsidP="00EC05C1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Le ore settimanali di cui al capoverso 4 dell’articolo 13 </w:t>
            </w:r>
            <w:proofErr w:type="spellStart"/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-SSS sono lezioni che, secondo la prassi della SEFRI, durano tra i 45 e i 60 minuti a seconda dell’operatore.</w:t>
            </w:r>
          </w:p>
          <w:p w14:paraId="1B9205F7" w14:textId="77777777" w:rsidR="00EC05C1" w:rsidRPr="00EC05C1" w:rsidRDefault="00EC05C1" w:rsidP="00EC05C1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Per i docenti che sono attivi in diversi cicli di formazione SSS dell’operatore di formazione vale la somma dei loro gradi occupazionali medi.</w:t>
            </w:r>
          </w:p>
          <w:p w14:paraId="4BFB83C9" w14:textId="77777777" w:rsidR="00EC05C1" w:rsidRPr="00EC05C1" w:rsidRDefault="00EC05C1" w:rsidP="00EC05C1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Se la media delle ore di insegnamento è inferiore alle 4 ore settimanali non è richiesta alcuna formazione didattica o pedagogico-professionale.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AFB92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03237E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198D0A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680DB76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B76E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615863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2CA2A7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0CD070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716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FCB5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9C9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D7A43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79B616D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87040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56BC5E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293832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01B92B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CD9242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5DD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802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8A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A92F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74E3F74" w14:textId="77777777" w:rsidTr="00DF5007">
        <w:trPr>
          <w:cantSplit/>
          <w:trHeight w:val="1077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EF574F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99587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880885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5FB90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C.2.3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F2CE3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Esiste un programma per la formazione continua regolare specialistica e metodologico-didattica dei docenti (programma di formazione continua).</w:t>
            </w:r>
          </w:p>
          <w:p w14:paraId="73DD640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Il programma fornisce informazioni sui temi principali, sul processo di pianificazione delle offerte, sulle condizioni di partecipazione (p. es. partecipazione ai costi, tempo, obblighi, ecc.) alle offerte interne e/o esterne, così come sul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controlling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 delle attività di formazione continua.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F5330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83A3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633ABB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5921FD5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E507A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645D1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5538B0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1095F5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5CE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ABF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E3A0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BC4BC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72B867EB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DBE8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C7434B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117612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8F77EC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</w:p>
          <w:p w14:paraId="79C8193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73A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ABC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AA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683B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77785E1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b/>
          <w:kern w:val="32"/>
          <w:sz w:val="28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2F57C49B" w14:textId="77777777" w:rsidR="00EC05C1" w:rsidRPr="00EC05C1" w:rsidRDefault="00EC05C1" w:rsidP="00EC05C1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44" w:name="_Toc83632328"/>
      <w:bookmarkStart w:id="45" w:name="_Toc85211708"/>
      <w:r w:rsidRPr="00EC05C1">
        <w:rPr>
          <w:rFonts w:ascii="Arial" w:hAnsi="Arial" w:cs="Arial"/>
          <w:b/>
          <w:kern w:val="32"/>
          <w:sz w:val="28"/>
          <w:lang w:val="it-CH"/>
        </w:rPr>
        <w:lastRenderedPageBreak/>
        <w:t>D.</w:t>
      </w:r>
      <w:r w:rsidRPr="00EC05C1">
        <w:rPr>
          <w:rFonts w:ascii="Arial" w:hAnsi="Arial" w:cs="Arial"/>
          <w:b/>
          <w:kern w:val="32"/>
          <w:sz w:val="28"/>
          <w:lang w:val="it-CH"/>
        </w:rPr>
        <w:tab/>
        <w:t>Gestione della qualità</w:t>
      </w:r>
      <w:bookmarkEnd w:id="44"/>
      <w:bookmarkEnd w:id="45"/>
    </w:p>
    <w:p w14:paraId="551E4D2B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068342D1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6" w:name="_Toc83632329"/>
      <w:bookmarkStart w:id="47" w:name="_Toc85211709"/>
      <w:r w:rsidRPr="00EC05C1">
        <w:rPr>
          <w:rFonts w:ascii="Arial" w:hAnsi="Arial" w:cs="Arial"/>
          <w:b/>
          <w:kern w:val="32"/>
          <w:sz w:val="24"/>
          <w:lang w:val="it-CH"/>
        </w:rPr>
        <w:t>D.1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Garanzia e sviluppo della qualità</w:t>
      </w:r>
      <w:bookmarkEnd w:id="46"/>
      <w:bookmarkEnd w:id="4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4A1AD922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4A6F76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46D51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0ECDD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9FB0AC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7ED9A83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F16649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91D302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FCCE61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42A2DFDC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La pianificazione, l’attuazione, la verifica e lo sviluppo del ciclo di formazione avvengono tramite una procedura standard per la garanzia e lo sviluppo della qualità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  <w:p w14:paraId="7D72D1E9" w14:textId="77777777" w:rsidR="00EC05C1" w:rsidRPr="00EC05C1" w:rsidRDefault="00EC05C1" w:rsidP="00EC05C1">
            <w:pPr>
              <w:spacing w:before="6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Questo modo di procedere aiuta l’operatore della formazione a soddisfare gli aspetti basilari formali e di contenuto (garanzia della qualità) e a migliorare costantemente l’offerta in base in base al fabbisogno (sviluppo della qualità</w:t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).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38EBD3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1E66A75A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308D3B5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4AE7E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546331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122D06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FA23F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E7089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52B2CD45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32EF2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B07B13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1264713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48171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4E4892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E6EE33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F0F1EB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21AA1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257D3FF2" w14:textId="77777777" w:rsidTr="00DF5007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079B02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766A7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82A094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FB1CA6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AE5EF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L’operatore della formazione lavora con una procedura standard per la garanzia e lo sviluppo della qualità. La procedura indica quali aspetti dell’offerta rilevanti per la qualità devono essere monitorati e gestiti, in che modo e con quali strumenti.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67E98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A5A90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B51357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48E9632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10AEA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AD0245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E0E5DF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838AAF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102DF4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63D819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0A03D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E53812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495B87F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2504F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3D05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FF969D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E5E748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Condizioni,</w:t>
            </w:r>
          </w:p>
          <w:p w14:paraId="58A9894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 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45D0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70E4F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0E11B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CB1FF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4F47B9F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ED3A658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8A15F6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1D4C4C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6A8F185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D.1.2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0EA64F2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Esiste una strategia di valutazione del ciclo di riferimento che definisce quali aspetti del ciclo devono essere esaminati, quando e con quali strumenti.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D363FF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540A93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CA79B0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793438B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374F3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E5C8C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053E95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E2C464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392476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DC8FF5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2F7D7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91862C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F4B0356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92E2A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0DA1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B04B80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F14786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F5BC01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40BF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AE62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B683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E9D2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A6EA516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BCBC3AD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31E77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2DFFC4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15DF2B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D.1.3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2D9E68D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La strategia di valutazione descrive le competenze e le procedure sia per la definizione sia per l’attuazione delle misure che verranno decise in base ai risultati della valutazione.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1292F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41376C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9C01E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11E3B0FF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C032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4C2C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644E16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B88CF5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A88088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FBC633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937CB1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C77FAF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D4B7B86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709E34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600C6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CC9AD4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00A5EE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8E7B9D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1DCA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AC1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25C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0A3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881753A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3CE8A2F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5982A5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99DB38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41FC62E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0A6A5E1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Sono disponibili gli strumenti per la valutazione del ciclo di riferimento definiti nell’apposita strategia.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DA8074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22BD2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632DE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5DF6FF10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97B23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1F71C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55DB2B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69E103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8E1D45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A9CFC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396739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DDCE2D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8E97BA7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7A3E20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523F36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F3C7DD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EB59F3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8AACF1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7566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BB93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C509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CD595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F94391C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039AB14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F6510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32F6BB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4D43E3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D.1.4.1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40855DA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Gli strumenti di valutazione vengono utilizzati nel 1° e nel 2° semestre del ciclo di riferimento come previsto. I risultati della valutazione vengono documentati nel rapporto di valutazione 1 dell’operatore di formazione e trasmessi ai due periti alla fine del primo anno di studio.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7658C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DDC5D1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9EBA13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3A40964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5FAC4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60259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48EBB8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2BC907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7000DF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82373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31A66C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6E4D3F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44AED9B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708FB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E9E694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E38D51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554354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A8C3E0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57C7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407B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7E8D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B79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98A1CE4" w14:textId="77777777" w:rsidR="00EC05C1" w:rsidRPr="00EC05C1" w:rsidRDefault="00EC05C1" w:rsidP="00EC05C1">
      <w:bookmarkStart w:id="48" w:name="_Hlk509316400"/>
      <w:r w:rsidRPr="00EC05C1">
        <w:br w:type="page"/>
      </w:r>
    </w:p>
    <w:tbl>
      <w:tblPr>
        <w:tblW w:w="1462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3F369D11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283188B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A514B7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BC7D15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2BB6E5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D.1.4.2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2294F27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Gli strumenti di valutazione vengono attuati nel secondo anno del ciclo di riferimento come previsto. I risultati della valutazione vengono illustrati ai periti in occasione della visita della procedura di qualificazione finale (secondo rapporto di valutazione orale dell’operatore della formazione).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7276F7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EB073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9806F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6769B7B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D346F1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969DF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03814E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286D6E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9EE645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98BEE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84DDF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E8F31C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D398294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3789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B198E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8432AF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3D4DC5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814CFF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A131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B18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D056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4C07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bookmarkEnd w:id="48"/>
    </w:tbl>
    <w:p w14:paraId="02535BAF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52F0FBF9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49" w:name="_Toc83632330"/>
      <w:bookmarkStart w:id="50" w:name="_Toc85211710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D.2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Attualità, garanzia e disponibilità del sapere</w:t>
      </w:r>
      <w:bookmarkEnd w:id="49"/>
      <w:bookmarkEnd w:id="50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647"/>
        <w:gridCol w:w="1134"/>
        <w:gridCol w:w="1134"/>
        <w:gridCol w:w="851"/>
      </w:tblGrid>
      <w:tr w:rsidR="00EC05C1" w:rsidRPr="00EC05C1" w14:paraId="260116EF" w14:textId="77777777" w:rsidTr="00DF5007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1FF708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F8CB9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4A977F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46B8C6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CF53CA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725B81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D139B3A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436D03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14:paraId="15DFC201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D.2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Il sapere teorico, settoriale e legato al mondo del lavoro sul quale si fonda il ciclo di formazione è sempre aggiornato e a disposizione di tutti i collaboratori. </w:t>
            </w:r>
          </w:p>
          <w:p w14:paraId="44224DEB" w14:textId="77777777" w:rsidR="00EC05C1" w:rsidRPr="00EC05C1" w:rsidRDefault="00EC05C1" w:rsidP="00EC05C1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73141AFE" w14:textId="77777777" w:rsidR="00EC05C1" w:rsidRPr="00EC05C1" w:rsidRDefault="00EC05C1" w:rsidP="00EC05C1">
            <w:pPr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3119" w:type="dxa"/>
            <w:gridSpan w:val="3"/>
            <w:shd w:val="clear" w:color="auto" w:fill="D9D9D9" w:themeFill="background1" w:themeFillShade="D9"/>
          </w:tcPr>
          <w:p w14:paraId="655C6E5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5A3BA574" w14:textId="77777777" w:rsidTr="00DF5007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2D98B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ED5A5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25303C7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468BB8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793F82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  <w:vAlign w:val="center"/>
          </w:tcPr>
          <w:p w14:paraId="147B536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491F94BD" w14:textId="77777777" w:rsidTr="00DF5007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D4749D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2E819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D166CD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05AD2B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14:paraId="6752A96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693A604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7F8CB85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vMerge/>
            <w:shd w:val="clear" w:color="auto" w:fill="D9D9D9" w:themeFill="background1" w:themeFillShade="D9"/>
          </w:tcPr>
          <w:p w14:paraId="5489E4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3A7BFB2C" w14:textId="77777777" w:rsidTr="00DF5007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B99E52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9FA23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C386BE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B8F9F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D.2.1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E61E7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Esiste una strategia sulla gestione del sapere che descrive in che modo l’operatore della formazione verifica/garantisce che la trasmissione delle competenze del PQI rispecchi lo stato attuale della teoria nonché i requisiti del ramo e del mercato del lavoro. </w:t>
            </w:r>
          </w:p>
          <w:p w14:paraId="7A2C24A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A862D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88968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A8139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16DC2D05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5F8F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A1D0DA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7A2B45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7EE19B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645C873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CBB789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F0DC9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5F03262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B20B943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B7D3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2449D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D6DAFD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3FF255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E487CD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9C56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5F77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32CF1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091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FDB7904" w14:textId="77777777" w:rsidTr="00DF5007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1703A72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97F120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AE3CF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60952D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D.2.2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55FC374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Esistono regole e un processo definito per garantire il sapere legato al ciclo di formazione.</w:t>
            </w:r>
          </w:p>
          <w:p w14:paraId="47E1EE6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In questo modo si assicura che il sapere degli attori coinvolti (docenti, direzione, ecc.) sia garantito a livello istituzionale e accessibile in modo trasparente.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18465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F2C1A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9F5A58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7FF4EAF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BE73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7162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2EAEBD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9656C7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1300072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31E2FE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8219BD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C641E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283318A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7A54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117C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1F0694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F03A2B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985D26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5420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328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5641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D7A2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4E1034AD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b/>
          <w:kern w:val="32"/>
          <w:sz w:val="28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5EC1BDDE" w14:textId="77777777" w:rsidR="00EC05C1" w:rsidRPr="00EC05C1" w:rsidRDefault="00EC05C1" w:rsidP="00EC05C1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51" w:name="_Toc83632331"/>
      <w:bookmarkStart w:id="52" w:name="_Toc85211711"/>
      <w:r w:rsidRPr="00EC05C1">
        <w:rPr>
          <w:rFonts w:ascii="Arial" w:hAnsi="Arial" w:cs="Arial"/>
          <w:b/>
          <w:kern w:val="32"/>
          <w:sz w:val="28"/>
          <w:lang w:val="it-CH"/>
        </w:rPr>
        <w:lastRenderedPageBreak/>
        <w:t>E.</w:t>
      </w:r>
      <w:r w:rsidRPr="00EC05C1">
        <w:rPr>
          <w:rFonts w:ascii="Arial" w:hAnsi="Arial" w:cs="Arial"/>
          <w:b/>
          <w:kern w:val="32"/>
          <w:sz w:val="28"/>
          <w:lang w:val="it-CH"/>
        </w:rPr>
        <w:tab/>
        <w:t>Prescrizioni formali dell’</w:t>
      </w:r>
      <w:proofErr w:type="spellStart"/>
      <w:r w:rsidRPr="00EC05C1">
        <w:rPr>
          <w:rFonts w:ascii="Arial" w:hAnsi="Arial" w:cs="Arial"/>
          <w:b/>
          <w:kern w:val="32"/>
          <w:sz w:val="28"/>
          <w:lang w:val="it-CH"/>
        </w:rPr>
        <w:t>OERic</w:t>
      </w:r>
      <w:proofErr w:type="spellEnd"/>
      <w:r w:rsidRPr="00EC05C1">
        <w:rPr>
          <w:rFonts w:ascii="Arial" w:hAnsi="Arial" w:cs="Arial"/>
          <w:b/>
          <w:kern w:val="32"/>
          <w:sz w:val="28"/>
          <w:lang w:val="it-CH"/>
        </w:rPr>
        <w:t>-SSS e del PQI</w:t>
      </w:r>
      <w:bookmarkEnd w:id="51"/>
      <w:bookmarkEnd w:id="52"/>
    </w:p>
    <w:p w14:paraId="499DD280" w14:textId="77777777" w:rsidR="00EC05C1" w:rsidRPr="00EC05C1" w:rsidRDefault="00EC05C1" w:rsidP="00EC05C1">
      <w:pPr>
        <w:rPr>
          <w:lang w:val="it-CH"/>
        </w:rPr>
      </w:pPr>
    </w:p>
    <w:p w14:paraId="46A16512" w14:textId="77777777" w:rsidR="00EC05C1" w:rsidRPr="00EC05C1" w:rsidRDefault="00EC05C1" w:rsidP="00EC05C1">
      <w:pPr>
        <w:keepNext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905"/>
        </w:tabs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3" w:name="_Toc83632332"/>
      <w:bookmarkStart w:id="54" w:name="_Toc85211712"/>
      <w:r w:rsidRPr="00EC05C1">
        <w:rPr>
          <w:rFonts w:ascii="Arial" w:hAnsi="Arial" w:cs="Arial"/>
          <w:b/>
          <w:kern w:val="32"/>
          <w:sz w:val="24"/>
          <w:lang w:val="it-CH"/>
        </w:rPr>
        <w:t>E.1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Procedura di ammissione</w:t>
      </w:r>
      <w:bookmarkEnd w:id="53"/>
      <w:bookmarkEnd w:id="54"/>
      <w:r w:rsidRPr="00EC05C1">
        <w:rPr>
          <w:rFonts w:ascii="Arial" w:hAnsi="Arial" w:cs="Arial"/>
          <w:b/>
          <w:kern w:val="32"/>
          <w:sz w:val="24"/>
          <w:lang w:val="it-CH"/>
        </w:rPr>
        <w:tab/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</w:r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EC05C1" w:rsidRPr="00EC05C1" w14:paraId="44564B4D" w14:textId="77777777" w:rsidTr="00DF5007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8AF44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6F4D6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9E321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499BDAF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7B2C6A2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1F1695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563A66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F33E8A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La procedura di ammissione è disciplinata e attuata in base all’</w:t>
            </w:r>
            <w:proofErr w:type="spellStart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-SSS ed eventualmente in base ad altre disposizioni interne.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0B329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6D345127" w14:textId="77777777" w:rsidTr="00DF5007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D938F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0F7187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0272A44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31565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6E5B4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5515B9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3A09C3E5" w14:textId="77777777" w:rsidTr="00DF5007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B1A2B1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5F32C9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D01F7D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F8DD74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F88DFB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0FC35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6A888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A84F72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00F0B065" w14:textId="77777777" w:rsidTr="00DF5007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3ACFB4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E310A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A61D2F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5E853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D8782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Durante la procedura di ammissione vengono rispettate le prescrizioni del PQI relative al titolo del livello terziario, all’esperienza professionale e all’esame attitudinale.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786F09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EC800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9D7A56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FC84246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ABB5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62EDE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84C854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AA2B1B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9868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FB1E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46B5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8271E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841DB40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0A3541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4DED0D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2FE04E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60EA1A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A5C633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8C1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861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6E8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5BE3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E675FCB" w14:textId="77777777" w:rsidTr="00DF5007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184D5AE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0064D3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CCD7B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1213E149" w14:textId="77777777" w:rsidR="00EC05C1" w:rsidRPr="00EC05C1" w:rsidRDefault="00EC05C1" w:rsidP="00EC05C1">
            <w:pPr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1FB677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E.1.2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3618014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Se il regolamento degli studi prevede un esame attitudinale, quest’ultimo si svolge secondo le disposizioni pertinenti (nello SPD SSS da riconoscere).</w:t>
            </w:r>
          </w:p>
          <w:p w14:paraId="51F4E31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Esiste una procedura scritta per l’esame attitudinale. I criteri di valutazione sono trasparenti.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AB7F5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E5E29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D63F2D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CB65274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ED2D21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D303B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24350C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B7E204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9431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FE0D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23C6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E34052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2EC6D3B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986094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61EBA2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3D8C12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D763A6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BAC31D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524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94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D8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9ACE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1C9FE53" w14:textId="77777777" w:rsidTr="00DF5007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3272BEE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0CD057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458061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2FEF7C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E.1.3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1195636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Esiste una procedura scritta per la convalida degli apprendimenti acquisiti nell’ambito della formazione formale, non formale e informale (ammissione su dossier).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B1346B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D8C2A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5484D4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5C4AF2BF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2EAC5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9564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82C7BF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D9CE83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108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895C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7326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F56B42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96E8AAB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24F5F6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A0BE05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4AA2EF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FD9818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64B7EF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E96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F12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469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BE7A8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96B47CC" w14:textId="77777777" w:rsidTr="00DF5007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0CA99DE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77D81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4E40A1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2B63B1B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E.1.4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2AA60E3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La procedura di ammissione è descritta nel regolamento degli studi, che stabilisce anche processi e competenze.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F7BAE5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6DD1EF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BF8F8B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BCED1E4" w14:textId="77777777" w:rsidTr="00DF5007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AE2E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C3CE86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7ADC4E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0680FA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B6C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C027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6C4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7D404F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7CF65C7" w14:textId="77777777" w:rsidTr="00DF5007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56FC1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C118C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85409F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B0E181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6C0589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987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A7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57DA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232F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A80350C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637FD836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5" w:name="_Toc83632333"/>
      <w:bookmarkStart w:id="56" w:name="_Toc85211713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E.2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Ore di studio, forme d’insegnamento e componenti formative pratiche</w:t>
      </w:r>
      <w:bookmarkEnd w:id="55"/>
      <w:bookmarkEnd w:id="56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29C29909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A967B1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9FC00C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13B6EF0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BFD528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70542DE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872ED7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C0D88CA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E455F9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70CBCB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Sono rispettati i requisiti dell’articolo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7 </w:t>
            </w:r>
            <w:proofErr w:type="spellStart"/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-SSS 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 del PQI sulle ore di studio, le forme d’insegnamento e le componenti formative pratiche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  <w:p w14:paraId="4046FD78" w14:textId="77777777" w:rsidR="00EC05C1" w:rsidRPr="00EC05C1" w:rsidRDefault="00EC05C1" w:rsidP="00EC05C1">
            <w:pPr>
              <w:tabs>
                <w:tab w:val="left" w:pos="1245"/>
              </w:tabs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ab/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E76AC7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6C0F4110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975BF6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53D3A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9075B8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A4FAC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D9E5A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F0C75C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12B1C47B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03FE0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4D991D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60D033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C409D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5EB3A9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C33B9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7660C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1039D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57110BB8" w14:textId="77777777" w:rsidTr="00DF5007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8CB63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DA95E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58A710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B1F75A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F2876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Lo SPD SSS comprende almeno 900 ore di studio.</w:t>
            </w:r>
          </w:p>
          <w:p w14:paraId="43404EAF" w14:textId="77777777" w:rsidR="00EC05C1" w:rsidRPr="00EC05C1" w:rsidRDefault="00EC05C1" w:rsidP="00EC05C1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Spiegazione:</w:t>
            </w:r>
          </w:p>
          <w:p w14:paraId="15175D21" w14:textId="77777777" w:rsidR="00EC05C1" w:rsidRPr="00EC05C1" w:rsidRDefault="00EC05C1" w:rsidP="00EC05C1">
            <w:pPr>
              <w:numPr>
                <w:ilvl w:val="0"/>
                <w:numId w:val="30"/>
              </w:numPr>
              <w:spacing w:line="240" w:lineRule="auto"/>
              <w:contextualSpacing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«1 ora di studio = 1 unità di apprendimento interattivo con pausa = 1 ora di studio individuale (studio individuale, studio guidato o assistito con pausa)».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5C6E6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103BD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777B96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17D2C7A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FB877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895A4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758C1B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30C493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BF7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820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C35A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A029E3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EC1EA82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A20258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E4B8FE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3DC095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B5F8E4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BE1DF7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598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AD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E06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FCEE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7BAD6F08" w14:textId="77777777" w:rsidTr="00DF5007">
        <w:trPr>
          <w:cantSplit/>
          <w:trHeight w:val="329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04E4E9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72A27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738B89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60DD0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F229E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Lo SPD SSS si svolge in parallelo all’attività lavorativa.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73D835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DE387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CD03C7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0416888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7898E2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31E44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B2986E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32913A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2CB7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A3CAF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DB3C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CD5C7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0EC4307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853EF2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70AFC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B7AC1A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F638D7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937D73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92F6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600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DB2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4465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E0261AA" w14:textId="77777777" w:rsidTr="00DF5007">
        <w:trPr>
          <w:cantSplit/>
          <w:trHeight w:val="1592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2D43F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382E7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FF532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C9BE2F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5F5BD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Viene rispettata e riportata come segue la ripartizione delle ore di studio nelle componenti scolastiche conformemente al curriculum:</w:t>
            </w:r>
          </w:p>
          <w:p w14:paraId="6C5280BF" w14:textId="77777777" w:rsidR="00EC05C1" w:rsidRPr="00EC05C1" w:rsidRDefault="00EC05C1" w:rsidP="00EC05C1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lezioni in presenza</w:t>
            </w:r>
          </w:p>
          <w:p w14:paraId="34220A16" w14:textId="77777777" w:rsidR="00EC05C1" w:rsidRPr="00EC05C1" w:rsidRDefault="00EC05C1" w:rsidP="00EC05C1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studio individuale (autogestito)</w:t>
            </w:r>
          </w:p>
          <w:p w14:paraId="18E9BAA6" w14:textId="77777777" w:rsidR="00EC05C1" w:rsidRPr="00EC05C1" w:rsidRDefault="00EC05C1" w:rsidP="00EC05C1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procedura di qualificazione e altri controlli dell’apprendimento (senza procedura di qualificazione finale)</w:t>
            </w:r>
          </w:p>
          <w:p w14:paraId="59AA1ED0" w14:textId="77777777" w:rsidR="00EC05C1" w:rsidRPr="00EC05C1" w:rsidRDefault="00EC05C1" w:rsidP="00EC05C1">
            <w:pPr>
              <w:numPr>
                <w:ilvl w:val="0"/>
                <w:numId w:val="35"/>
              </w:numPr>
              <w:spacing w:line="240" w:lineRule="auto"/>
              <w:contextualSpacing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lavoro di diploma o di progetto ed esame scritto od orale nella procedura di qualificazione finale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6CE75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2F4671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52315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518F7E6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C6980D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6816A6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DDC2CF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2B5CC1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1EF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8B63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227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3801E5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D76F350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EB1B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B9A55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AD2788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7673B8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E64359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940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017F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7FF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2E6F7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2760F7B1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4E0AFA8C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57" w:name="_Toc83632334"/>
      <w:bookmarkStart w:id="58" w:name="_Toc85211714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E.3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Diploma e titoli</w:t>
      </w:r>
      <w:bookmarkEnd w:id="57"/>
      <w:bookmarkEnd w:id="58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4483F8A3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63A9E0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1CC81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D989B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282FD9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5646D50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6676B9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896ADCE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796BC1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BA6265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E.3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 diplomi e i titoli sono conformi alle prescrizioni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55DA4B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0D0D41A4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5E652F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00AA29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30BEC7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B7B96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F3F18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2A708E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688D1515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09BDB3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6358E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F9622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DC0A7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2F7DA9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989870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C0D1B6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DE07FA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7FE01449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76EBF6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EB217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149F7F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DB981B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B10C0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titolo previsto è chiaro, non induce in errore, è coerente con i contenuti della formazione e si differenzia dagli altri titoli.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328947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D433D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5D538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BD7FD11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771F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F0C72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BA31FA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C0162A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210C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AB56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D134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66A01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6C3957E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81462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1165C5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1E2807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967AB9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92F004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424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E7F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31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9BDE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5F12BDA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84ADE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B4621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C7F046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FD907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0A9E1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diploma riporta la base legale vigente e rinvia alla decisione di riconoscimento della SEFRI (con la data del riconoscimento).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66007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F9E77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A309C8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795FF12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02C112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9ADF8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17E407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37D131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3F3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37BE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E5DD2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761375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2280140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0671AE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E80B13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A1B70E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9C6692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BBC582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EB45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8E8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975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9159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1DCA964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3C4E1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31CD7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48DF4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4FB3FC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CAC14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diploma è integrato da un certificato delle note che fornisce indicazioni sulla valutazione degli esami rilevanti ai fini della promozione.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E64E68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FEBC1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2682E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59AED530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5B27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1133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3FC9F0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D6DB6C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6F2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5EF5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B0EA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3FF06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53DF439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33565D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2907C9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C08690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9B1DF8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7D9EBE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DCC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BDE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E0E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7C726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869978C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4CEEC8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154A4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746EBB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6CC9A8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E.3.4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4FF8F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layout e l’impostazione grafica dei diplomi rispettano le direttive della SEFRI e della Conferenza 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0FEF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B67E42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BA873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DC570CB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5E7B3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4DBF1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4C255F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E682C5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8B52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CA8CE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8D78A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95A719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81870C0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A85170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D053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92278C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A7F5BD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2F3AEE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E08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EBB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A09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EDCE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CAA4492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5B159889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6689B794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4C54939D" w14:textId="77777777" w:rsidR="00EC05C1" w:rsidRPr="00EC05C1" w:rsidRDefault="00EC05C1" w:rsidP="00EC05C1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IT"/>
        </w:rPr>
      </w:pPr>
      <w:bookmarkStart w:id="59" w:name="_Toc83632335"/>
      <w:bookmarkStart w:id="60" w:name="_Toc85211715"/>
      <w:r w:rsidRPr="00EC05C1">
        <w:rPr>
          <w:rFonts w:ascii="Arial" w:hAnsi="Arial" w:cs="Arial"/>
          <w:b/>
          <w:kern w:val="32"/>
          <w:sz w:val="28"/>
          <w:lang w:val="it-CH"/>
        </w:rPr>
        <w:lastRenderedPageBreak/>
        <w:t>F.</w:t>
      </w:r>
      <w:r w:rsidRPr="00EC05C1">
        <w:rPr>
          <w:rFonts w:ascii="Arial" w:hAnsi="Arial" w:cs="Arial"/>
          <w:b/>
          <w:kern w:val="32"/>
          <w:sz w:val="28"/>
          <w:lang w:val="it-CH"/>
        </w:rPr>
        <w:tab/>
      </w:r>
      <w:r w:rsidRPr="00EC05C1">
        <w:rPr>
          <w:rFonts w:ascii="Arial" w:hAnsi="Arial" w:cs="Arial"/>
          <w:b/>
          <w:kern w:val="32"/>
          <w:sz w:val="28"/>
          <w:lang w:val="it-IT"/>
        </w:rPr>
        <w:t>Conformità del curriculum (piano di formazione)</w:t>
      </w:r>
      <w:r w:rsidRPr="00EC05C1">
        <w:rPr>
          <w:rFonts w:ascii="Arial" w:hAnsi="Arial" w:cs="Arial"/>
          <w:b/>
          <w:kern w:val="32"/>
          <w:sz w:val="24"/>
          <w:szCs w:val="24"/>
          <w:lang w:val="it-IT"/>
        </w:rPr>
        <w:t xml:space="preserve"> </w:t>
      </w:r>
      <w:r w:rsidRPr="00EC05C1">
        <w:rPr>
          <w:rFonts w:ascii="Arial" w:hAnsi="Arial" w:cs="Arial"/>
          <w:b/>
          <w:kern w:val="32"/>
          <w:sz w:val="28"/>
          <w:lang w:val="it-IT"/>
        </w:rPr>
        <w:t>con le competenze necessarie per l’esercizio dell’attività professionale corrispondente</w:t>
      </w:r>
      <w:bookmarkEnd w:id="59"/>
      <w:bookmarkEnd w:id="60"/>
      <w:r w:rsidRPr="00EC05C1">
        <w:rPr>
          <w:rFonts w:ascii="Arial" w:hAnsi="Arial" w:cs="Arial"/>
          <w:b/>
          <w:kern w:val="32"/>
          <w:sz w:val="28"/>
          <w:lang w:val="it-IT"/>
        </w:rPr>
        <w:t xml:space="preserve"> </w:t>
      </w:r>
    </w:p>
    <w:p w14:paraId="63AFC89F" w14:textId="77777777" w:rsidR="00EC05C1" w:rsidRPr="00EC05C1" w:rsidRDefault="00EC05C1" w:rsidP="00EC05C1">
      <w:pPr>
        <w:rPr>
          <w:lang w:val="it-IT"/>
        </w:rPr>
      </w:pPr>
    </w:p>
    <w:p w14:paraId="69B06CC0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1" w:name="_Toc83632336"/>
      <w:bookmarkStart w:id="62" w:name="_Toc85211716"/>
      <w:r w:rsidRPr="00EC05C1">
        <w:rPr>
          <w:rFonts w:ascii="Arial" w:hAnsi="Arial" w:cs="Arial"/>
          <w:b/>
          <w:kern w:val="32"/>
          <w:sz w:val="24"/>
          <w:lang w:val="it-CH"/>
        </w:rPr>
        <w:t>F.1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Requisiti di base del curriculum</w:t>
      </w:r>
      <w:bookmarkEnd w:id="61"/>
      <w:bookmarkEnd w:id="62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183F9232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048FEA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B5E450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A8A064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C1F1C8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095EE8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2ECDDE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409C27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576C15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37E3626C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Per quanto riguarda il curriculum (piano di formazione) l’operatore della formazione garantisce che vengano raggiunti gli obiettivi di formazione dell’</w:t>
            </w:r>
            <w:proofErr w:type="spellStart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-SSS e acquisite le competenze operative del PQI. </w:t>
            </w:r>
          </w:p>
          <w:p w14:paraId="294397D6" w14:textId="77777777" w:rsidR="00EC05C1" w:rsidRPr="00EC05C1" w:rsidRDefault="00EC05C1" w:rsidP="00EC05C1">
            <w:pPr>
              <w:spacing w:before="12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</w: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 xml:space="preserve">La 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 xml:space="preserve">strategia didattica </w:t>
            </w: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illustra in maniera chiara le riflessioni alla base del ciclo di formazione, nonché la gestione e l’organizzazione dell’insegnamento, e tiene conto di eventuali condizioni contenute nel PQI</w:t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2124B4F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7385D788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9D844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8CAE4D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ABAADA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6A3CD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52018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B5B959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60BBB61E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0AA5F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32E4FE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2BB23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0466CD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8CB01A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F0A18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1594FB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A5317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5F4B251E" w14:textId="77777777" w:rsidTr="00DF5007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C468F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A06172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6B277C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7A8D9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9A473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  <w:p w14:paraId="70ABF8C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Gli obiettivi di formazione di cui all’articolo 7 capoverso 1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-SSS e le competenze necessarie per l’esercizio dell’attività professionale corrispondente sono illustrate in modo completo e adeguato nel curriculum.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074C42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A96441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1C009F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6F92782B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DBC85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A08BC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C1F9F5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430E07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21F10F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CDB8D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DDA08D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092173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64F39FD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118F0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DD808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0990CB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A88C4F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BF9B37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7A83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AE00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BA9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B7694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64323C6" w14:textId="77777777" w:rsidTr="00DF5007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8706D5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C20431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CBA3C3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FA5F8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3C435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L’elaborazione degli obiettivi di apprendimento e la trasmissione delle competenze operative da acquisire avvengono nel quadro di materie, moduli o altre forme didattiche adeguate e secondo temi e contenuti formativi strutturati e predefiniti. Il numero di ore di studio di questa programmazione didattica è riportato per ogni semestre e in maniera globale.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BF104F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858BB8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F1EA8E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1B0D6319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C04C0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43288D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1B9163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4973CC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904CDC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858345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ADE06D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2BA2A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EBC1035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B9F74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53711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F2676B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1A531E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977780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5797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1B5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C396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41AF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62F43C3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FC6B9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5C2052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F4C26B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77554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404A4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L’elaborazione di temi e contenuti si basa sugli obiettivi di apprendimento. Tutti gli obiettivi di apprendimento rientrano in una tassonomia.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C6F209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416E8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F39599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63CBEDE8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4749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C8C24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3D1A42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C93A3A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6FAAAB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97509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A04C7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456DF9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733B736D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72BF8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A29E3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4078AF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06B1DE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5867815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9864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20B7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DD53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9F07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8C9B754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AC8072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6C6FBA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AB1B82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EF33CF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758B9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L’interazione fra componenti formative scolastiche (digitali o in presenza) e pratiche è chiaramente illustrata nella strategia di trasferimento dei risultati (parte della strategia didattica).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78255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83DA1E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F79A5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2864FE3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D8AE37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4601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CAD17C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777071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C57BB4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CB73B1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C6223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C08A3F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575408D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5B36A5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03724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24321F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47B18A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16ED98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ADAD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B488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AEA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E2F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12D8E1BD" w14:textId="77777777" w:rsidR="00EC05C1" w:rsidRDefault="00EC05C1">
      <w:r>
        <w:br w:type="page"/>
      </w:r>
    </w:p>
    <w:tbl>
      <w:tblPr>
        <w:tblW w:w="1462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7946F5A4" w14:textId="77777777" w:rsidTr="00EC05C1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E3A22A3" w14:textId="1CF58AC1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lastRenderedPageBreak/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74F90A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26CE41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676C0D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F.1.5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CFB47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Nel curriculum è riportato il materiale didattico dello SPD 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F4B465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5D592C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D6BBD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3701986" w14:textId="77777777" w:rsidTr="00EC05C1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24A8E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5498B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574CE8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D23BD5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F23006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CD354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26EA67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9F552A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BE4371E" w14:textId="77777777" w:rsidTr="00EC05C1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E8FE9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F004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FE9E7F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B73AD9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FD6632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7847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1E89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543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3FBA8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5D2364D2" w14:textId="77777777" w:rsidR="00EC05C1" w:rsidRPr="00EC05C1" w:rsidRDefault="00EC05C1" w:rsidP="00EC05C1">
      <w:r w:rsidRPr="00EC05C1">
        <w:br w:type="page"/>
      </w:r>
    </w:p>
    <w:p w14:paraId="31DFADD9" w14:textId="77777777" w:rsidR="00EC05C1" w:rsidRPr="00EC05C1" w:rsidRDefault="00EC05C1" w:rsidP="00EC05C1">
      <w:pPr>
        <w:keepNext/>
        <w:spacing w:after="240" w:line="240" w:lineRule="auto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3" w:name="_Toc83632337"/>
      <w:bookmarkStart w:id="64" w:name="_Toc85211717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F.2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Unità didattiche e d’apprendimento</w:t>
      </w:r>
      <w:bookmarkEnd w:id="63"/>
      <w:bookmarkEnd w:id="64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25B34BE0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D1D245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207F4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563C872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B18DDA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33FBE8E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223617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25E7011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BFDF63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C9FF6" w14:textId="77777777" w:rsidR="00EC05C1" w:rsidRPr="00EC05C1" w:rsidRDefault="00EC05C1" w:rsidP="00EC05C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Le unità didattiche e d’apprendimento permettono agli studenti di imparare in condizioni orientate alla pratica.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2F17F7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37D92D9B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A7295D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8EAF4D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8BF4AC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DA54F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9E8923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A3ED75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13E8EDDB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1B761D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331100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C3FD8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856BE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2DFAC0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9D672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2EC39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B6BDC2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0E592A2B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9F9947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6C0A17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70054E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2C73F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E843D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unità d’insegnamento e d’apprendimento offrono agli studenti la possibilità di imparare basandosi su situazioni e problemi reali.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97E6B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1EA933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F1EDEE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1C5A5ED8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DB371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1969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1F6DD3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690A37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C50C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35A0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27F5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08AEAB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14637CF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1F5568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C04DBD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171E74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9C2360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6AA097D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19D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5DE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D0A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7612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0E67E0E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DD7CDB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AFD18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AA24AC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F1CAC4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0A322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unità didattiche e d’apprendimento permettono agli studenti di assimilare gli stessi contenuti o contenuti simili in situazioni diverse e di applicare quanto appreso ad altre problematiche.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431EC0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A3808A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2AFE4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390C03B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57E815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344DB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E96D89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BFFC5E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8F11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69B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956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80D5C0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6FB9A53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2B4D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4FF98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A24B0C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C9E51A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0AF569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164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6EB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37A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E7BA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D5C35C6" w14:textId="77777777" w:rsidR="00EC05C1" w:rsidRPr="00EC05C1" w:rsidRDefault="00EC05C1" w:rsidP="00EC05C1">
      <w:pPr>
        <w:tabs>
          <w:tab w:val="left" w:pos="2076"/>
        </w:tabs>
        <w:rPr>
          <w:rFonts w:ascii="Arial" w:hAnsi="Arial" w:cs="Arial"/>
          <w:lang w:val="it-CH"/>
        </w:rPr>
      </w:pPr>
    </w:p>
    <w:p w14:paraId="1587BBAF" w14:textId="77777777" w:rsidR="00EC05C1" w:rsidRPr="00EC05C1" w:rsidRDefault="00EC05C1" w:rsidP="00EC05C1">
      <w:pPr>
        <w:tabs>
          <w:tab w:val="left" w:pos="2076"/>
        </w:tabs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316879E5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337D86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074D6B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D5EA76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334A55E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5CEF74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FF24A7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D20B7D5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B39747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34FBE1" w14:textId="77777777" w:rsidR="00EC05C1" w:rsidRPr="00EC05C1" w:rsidRDefault="00EC05C1" w:rsidP="00EC05C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L’impiego dei metodi didattici e d’apprendimento è conforme allo scopo e garantisce lezioni di livello adeguato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9AF9EB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2B7E04E3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0190E8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C4E02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7CFD0B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A87CC5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6B5D0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581B54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274DEDB3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C8E360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6BC9C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CD6D156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829AA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185B84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1FAE7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18F77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7ED57C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5B21D18C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3A4B5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0D5038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6F4A2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1F83C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3EC480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L’impiego dei metodi didattici e d’apprendimento è conforme agli obiettivi di formazione e di apprendimento.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20531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59304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49D21A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F393FFD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B70D0A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02A7D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AED838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4DC84B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989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64AC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FF3BB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8A28E4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59CF1EB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258B2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FD6705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A0A5C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E058E6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634D29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EE8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DAA2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35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63F4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753840FA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0F99B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2D2B3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84929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9BA8B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88C0F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L’impiego dei metodi didattici e d’apprendimento rende possibile e promuove l’orientamento alla pratica delle lezioni.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D5ECF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93D800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7647DB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5AB7581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A21B30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9DED9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558822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F84B7C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2E7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4A24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185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B19BE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CCCCB3E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DC7985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2D2B86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9D0575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8B28AD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485B18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843D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F40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632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3C13B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7A12A36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79DBDE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98AF91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383E8B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6836E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4067C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lezioni sono caratterizzate dalla varietà metodologica adottata.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0DA1B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A517E0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35D26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5883AA7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DD4D8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F4342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38246B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7DEAB7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28A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777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A54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BC5923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81712C2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63EE23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7A72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5992CB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0566C0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E7A73A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88D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65B2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0DD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04BE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3837871A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4546B621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44C5E6FB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1C3D07FA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73B009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D92F0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92085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  <w:p w14:paraId="6F9F68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17D99D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5A84A81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E31A7B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1FCE3A3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DB5C63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8242A9" w14:textId="77777777" w:rsidR="00EC05C1" w:rsidRPr="00EC05C1" w:rsidRDefault="00EC05C1" w:rsidP="00EC05C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F.2.3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 xml:space="preserve">I contenuti trasmessi soddisfano i requisiti legati alla pratica in termini di attualità e rilevanza.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D4431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2163459F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C67CD5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53DAC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A19C88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A2E970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8655D1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3B0D18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33558E28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87297D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F38CE7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1560C64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D262BA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C65588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702B33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DA26CA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B2FC99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690056EE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43B686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6200E8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6DA41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E0A4AF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EB298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 contenuti trasmessi sono attuali e rilevanti per la pratica.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7A49EE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7181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A8C720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6AB7865D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13CC1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B8A64B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746240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8E039A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1FE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19F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EE60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A0A5D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842912B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DAA8E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32B9F3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B882C0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20E6FC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EE2C73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2D7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8662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01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DC8E0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43D81AD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CC7EF8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D3D93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E4DC2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8327BF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CA2B77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Gli esempi utilizzati sono realistici.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DF2365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01AA33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8F403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42572CC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6A4998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3A17A3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4D9C0E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0CB528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371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F9D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C4B2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3FB20C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B407228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BB1CE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F55A95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44F3A2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E772DE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D27FBA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63F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4E2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DEB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0C2D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66BD0B6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268202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FA5634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6DEC4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B2292C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F.2.3.3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663FA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Il livello richiesto per le competenze operative (complessità, responsabilità) e i contenuti formativi sono conformi alle competenze necessarie per l’esercizio dell’attività professionale corrispondente.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5A3BA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5446C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D0A124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883C64D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32A2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E89F33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D444D2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0500E7B" w14:textId="77777777" w:rsidR="00EC05C1" w:rsidRPr="00EC05C1" w:rsidRDefault="00EC05C1" w:rsidP="00EC05C1">
            <w:pPr>
              <w:tabs>
                <w:tab w:val="center" w:pos="744"/>
                <w:tab w:val="right" w:pos="1488"/>
              </w:tabs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ab/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6B8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335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45AB0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1C0478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72A1D2AA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25B58C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569BE3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4B2D10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B0977A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540C6A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1748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FDE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CE44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D90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451BB8B9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538A5983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5" w:name="_Toc83632338"/>
      <w:bookmarkStart w:id="66" w:name="_Toc85211718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F.3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Materiale didattico e d’apprendimento</w:t>
      </w:r>
      <w:bookmarkEnd w:id="65"/>
      <w:bookmarkEnd w:id="66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79C7B460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D98DB4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C21AA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2A563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DE58B1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6A1600C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928528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AF280B2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440185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F275C2" w14:textId="77777777" w:rsidR="00EC05C1" w:rsidRPr="00EC05C1" w:rsidRDefault="00EC05C1" w:rsidP="00EC05C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F.3.1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materiale didattico e d’apprendimento è adeguato agli obiettivi di formazione e di apprendimento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259C57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056E427D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D5FBED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D28EA3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5AEFF8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58E92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99511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6CE5A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39A147B2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1F9639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76D875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FED1F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6EF41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3B0F3B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682850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83542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E51226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5F7B14BF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B484A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F68DF2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5468E0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EC268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F.3.1.1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3E08C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materiale e i supporti mediatici specifici favoriscono il raggiungimento degli obiettivi di formazione e di apprendimento.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DE49FD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D53FF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E02E0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AEF0964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D7D5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634E13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5B0077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D1A507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CE97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4B7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095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82CD4D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DC207F0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0F47F26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62B58A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7F49C1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E15ED2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A37211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82B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F4B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D36D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DDB0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F8D31F6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7B76D5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2EA4C5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17F861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448DE9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F.3.1.2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8F97A6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materiale e i supporti mediatici impiegati si basano sulla pratica professionale.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B9AAD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ADD18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F08CC2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19219DDA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C287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E390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82EC02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48D929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CA0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014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EC8F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43179F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6D48062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B17DD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35DCE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2675E8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2A35DF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0592B5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9B8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15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BB3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4BCBC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414E09BE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69D88534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1DE1859B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27B0B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567F3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FF9D86D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EF0BA3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5425C50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805461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D5F7777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2276DB2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27FF2" w14:textId="77777777" w:rsidR="00EC05C1" w:rsidRPr="00EC05C1" w:rsidRDefault="00EC05C1" w:rsidP="00EC05C1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F.3.2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L’impostazione del materiale didattico e d’apprendimento soddisfa i requisiti relativi alla didattica (digitale)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4B34E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3DC50219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FCF3B0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C18BD2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C1D8F2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509D3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5023F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24009C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3EC40A33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49EE3FE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415DA4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562D3F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B69A6B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F2D45A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6D5A74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D7E3A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E863C4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5442B5C4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1C811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347021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62764E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055CB5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F.3.2.1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671DB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materiale didattico e d’apprendimento è adattato alle competenze degli studenti (conoscenze pregresse, requisiti, lingua, ritmo di studio).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CEB4C5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9DCB0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26CD56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60263A4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E43FDA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66437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B36D94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239BF8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406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110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3A6AB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2B1D81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E6186CF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4B54AD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A05FAA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26D572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7B5F48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A73763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60F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3D2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186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4E1A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5F48BBE1" w14:textId="77777777" w:rsidTr="00DF5007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E7D7CA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F2306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DC215A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9C630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F.3.2.2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3B3C0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materiale didattico e d’apprendimento è comprensibile (p. es. a livello di lingua, articolazione dei contenuti, orientamento pratico).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27BA2C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C1F8C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15CC6F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3251D345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5C86A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A6606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5CE126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DA6084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C74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5FA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2F0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531CB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0D9E5181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22C6A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2C8E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D6B372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530A48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6236C6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DA0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CE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BF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93869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0DA979C3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39B0F4A6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54A650BB" w14:textId="77777777" w:rsidR="00EC05C1" w:rsidRPr="00EC05C1" w:rsidRDefault="00EC05C1" w:rsidP="00EC05C1">
      <w:pPr>
        <w:keepNext/>
        <w:tabs>
          <w:tab w:val="left" w:pos="709"/>
        </w:tabs>
        <w:spacing w:before="120" w:after="120" w:line="240" w:lineRule="auto"/>
        <w:ind w:left="432" w:hanging="432"/>
        <w:jc w:val="left"/>
        <w:outlineLvl w:val="0"/>
        <w:rPr>
          <w:rFonts w:ascii="Arial" w:hAnsi="Arial" w:cs="Arial"/>
          <w:b/>
          <w:kern w:val="32"/>
          <w:sz w:val="28"/>
          <w:lang w:val="it-CH"/>
        </w:rPr>
      </w:pPr>
      <w:bookmarkStart w:id="67" w:name="_Toc83632339"/>
      <w:bookmarkStart w:id="68" w:name="_Toc85211719"/>
      <w:r w:rsidRPr="00EC05C1">
        <w:rPr>
          <w:rFonts w:ascii="Arial" w:hAnsi="Arial" w:cs="Arial"/>
          <w:b/>
          <w:kern w:val="32"/>
          <w:sz w:val="28"/>
          <w:lang w:val="it-CH"/>
        </w:rPr>
        <w:lastRenderedPageBreak/>
        <w:t>G.</w:t>
      </w:r>
      <w:r w:rsidRPr="00EC05C1">
        <w:rPr>
          <w:rFonts w:ascii="Arial" w:hAnsi="Arial" w:cs="Arial"/>
          <w:b/>
          <w:kern w:val="32"/>
          <w:sz w:val="28"/>
          <w:lang w:val="it-CH"/>
        </w:rPr>
        <w:tab/>
        <w:t>Promozione e procedura di qualificazione</w:t>
      </w:r>
      <w:bookmarkEnd w:id="67"/>
      <w:bookmarkEnd w:id="68"/>
      <w:r w:rsidRPr="00EC05C1">
        <w:rPr>
          <w:rFonts w:ascii="Arial" w:hAnsi="Arial" w:cs="Arial"/>
          <w:b/>
          <w:kern w:val="32"/>
          <w:sz w:val="28"/>
          <w:lang w:val="it-CH"/>
        </w:rPr>
        <w:t xml:space="preserve"> </w:t>
      </w:r>
    </w:p>
    <w:p w14:paraId="0B73FA44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7B54BE7E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69" w:name="_Toc83632340"/>
      <w:bookmarkStart w:id="70" w:name="_Toc85211720"/>
      <w:r w:rsidRPr="00EC05C1">
        <w:rPr>
          <w:rFonts w:ascii="Arial" w:hAnsi="Arial" w:cs="Arial"/>
          <w:b/>
          <w:kern w:val="32"/>
          <w:sz w:val="24"/>
          <w:lang w:val="it-CH"/>
        </w:rPr>
        <w:t>G.1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Regolamento degli studi</w:t>
      </w:r>
      <w:bookmarkEnd w:id="69"/>
      <w:bookmarkEnd w:id="70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5122667D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D1CE60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8B176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2B2C60F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609037F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17C0224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0F0AB7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6BEE65E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3C8CDF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92AEFC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G.1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Il regolamento degli studi disciplina e descrive in dettaglio le procedure di qualificazione per la promozione e la procedura di qualificazione finale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B4FD8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1EE1CAF4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FC2ABB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A42714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201B7C5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6F3D2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2E966A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In parte soddisfatto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F139FA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53CA049A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733A5F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372DED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8DB4C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01849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ED6305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A08AA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98F711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EF18D6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6AD2A5A3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81F688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7F9E20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861F2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0AE5EC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76BA0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procedure di qualificazione e le promozioni (p. es. semestre, anno, procedura di qualificazione finale) sono conformi ai requisiti.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1CA9D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0F72C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CB304F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43D4CA9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294E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B97BD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3D066F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D0A90E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053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2451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81CC8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69098A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26BFBA6F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EB2AAE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752A8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924534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19B27A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84D043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787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708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A1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2A670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5C957DF1" w14:textId="77777777" w:rsidTr="00DF5007">
        <w:trPr>
          <w:cantSplit/>
          <w:trHeight w:val="605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45FF8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0DEB78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B339EC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65FA90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E4AF8F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regolamento degli studi riporta i criteri di valutazione, i criteri qualitativi e la scala per l’attribuzione delle note dei singoli esami (promozioni e procedura di qualificazione finale).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2FF3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8981EB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EDF03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2B29248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E0D74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5486AB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631FB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68EA4C8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51F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D94B3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8738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BE59C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04E36B42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7A280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01D905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936C8E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5C5E5F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414EAD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CC7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DE3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685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8726A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62CF12DA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396689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C3749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014AC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41E365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180C2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regolamento degli studi disciplina la ponderazione delle singole note (promozioni e procedura di qualificazione finale).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39674B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07FCF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381BA2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A0DC1C8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D13273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D5142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3739A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64FFC04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F0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FE71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2420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86B5E4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165B2BDE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CD001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52DB4D9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23C541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F723BE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C713FC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58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5B7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3E0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8D07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78EE66BD" w14:textId="77777777" w:rsidTr="00DF5007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2AE976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EF3F7C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0757C9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638700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2EED4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Il regolamento degli studi definisce i criteri per la promozione e il rilascio del diploma.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952694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99CCAF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F2426B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285D5468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E8513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7800B2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7638100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FCD013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84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D0CD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25E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FC0893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18F29B4B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7BE7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F6F214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155B9F5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6FBC50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3C3BA1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2F6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E9A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4DC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05FE1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</w:tbl>
    <w:p w14:paraId="2E3C505B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5AE3912B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6744FDDA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5CCB8F3A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71" w:name="_Toc83632341"/>
      <w:bookmarkStart w:id="72" w:name="_Toc85211721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G.2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Procedure di qualificazione</w:t>
      </w:r>
      <w:bookmarkEnd w:id="71"/>
      <w:bookmarkEnd w:id="72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EC05C1" w:rsidRPr="00EC05C1" w14:paraId="61EDB9DD" w14:textId="77777777" w:rsidTr="00DF5007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84287A7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B5AD48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697339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1A3739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069616C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46F4057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1A818849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76560FE3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AC8095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G.2</w:t>
            </w: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ab/>
              <w:t>Le procedure di qualificazione verificano in modo adeguato se sono presenti le competenze operative</w:t>
            </w: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 xml:space="preserve"> definite.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ACDBD8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22E12358" w14:textId="77777777" w:rsidTr="00DF5007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80045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D848B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0ED1AE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32E802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9F6A5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63B7AC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710DCD87" w14:textId="77777777" w:rsidTr="00DF5007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3215A9A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41A5ED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2B4F231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2BBE8F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DE60BA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D5ACDA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F8F74E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4D848C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2D7B7CF8" w14:textId="77777777" w:rsidTr="00DF5007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992B08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B89ED1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559C6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027B89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E10EE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I metodi e la struttura dell’esame sono adatti a verificare gli obiettivi di formazione secondo l’articolo 7 capoverso 1 </w:t>
            </w:r>
            <w:proofErr w:type="spellStart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OERic</w:t>
            </w:r>
            <w:proofErr w:type="spellEnd"/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-SSS e le competenze operative, e rispettano l’orientamento alla pratica dello SPD SSS.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B04DD6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4AD8D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120417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5A7D87DC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57605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BC4473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3ECD79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017375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3A22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0BB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0A8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5535F5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2C1E68A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CD1FB6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EA6A19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9930643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864065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705414D0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6E4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068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59BD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7B04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3FA838C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3B611B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AD1EA7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621E0E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62355E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A379F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condizioni quadro della procedura sono definite (p. es. competenze, scadenze, strumenti ausiliari, forma dell’esame [scritta/orale], esame individuale o di gruppo, ripetizione, costi, ecc.).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E8A42D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933B4C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FAA513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81E9709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C95604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99C975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767642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47B4F0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348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3045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A93F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26C19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34EA4372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89524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CAC52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9F5CDF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5EAAF2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74F51A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3FC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A17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4B8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A675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2CAF9D3F" w14:textId="77777777" w:rsidTr="00DF5007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A2A4F2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42C0DE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091DEB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BEFAAF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7FEDA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Le procedure di qualificazione comprendono esami relativi a un processo, ovvero esami che non verificano solamente le conoscenze, bensì il modo di lavorare e di procedere, la cooperazione, la modalità di ricerca delle informazioni, la capacità di strutturazione (p. es. portfolio dell’apprendimento), ecc.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ACDD50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57306F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8DF619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5FCA6E3C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30472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25EDF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D271E4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0C18C2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299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627E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63B7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473F6A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545695CF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3F3E08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DF9174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7FF957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3154AB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12DF7A6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EFC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672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C25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26389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4609CB8F" w14:textId="77777777" w:rsidTr="00DF5007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8BDF7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ACF7F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156B391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D79A4E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B74C2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Per gli esami scritti e orali esistono compiti d’esame e domande con soluzioni tipo e schizzi oppure criteri di valutazione in forma scritta.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8F1CDD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F7257C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09DEFE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947608E" w14:textId="77777777" w:rsidTr="00DF5007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0D307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E08EB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3CF9A2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E59E51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7A20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F3F6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C13FD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69BB15F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  <w:tr w:rsidR="00EC05C1" w:rsidRPr="00EC05C1" w14:paraId="2E52653E" w14:textId="77777777" w:rsidTr="00DF5007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4FF2A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1D3DB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CD6A7F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1F7B2C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69297F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D65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DD7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DC7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F7CBC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</w:tr>
    </w:tbl>
    <w:p w14:paraId="2A02D956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4A587B9A" w14:textId="77777777" w:rsidR="00EC05C1" w:rsidRPr="00EC05C1" w:rsidRDefault="00EC05C1" w:rsidP="00EC05C1">
      <w:pPr>
        <w:spacing w:line="240" w:lineRule="auto"/>
        <w:jc w:val="left"/>
        <w:rPr>
          <w:rFonts w:ascii="Arial" w:hAnsi="Arial" w:cs="Arial"/>
          <w:lang w:val="it-CH"/>
        </w:rPr>
      </w:pPr>
      <w:r w:rsidRPr="00EC05C1">
        <w:rPr>
          <w:rFonts w:ascii="Arial" w:hAnsi="Arial" w:cs="Arial"/>
          <w:lang w:val="it-CH"/>
        </w:rPr>
        <w:br w:type="page"/>
      </w:r>
    </w:p>
    <w:p w14:paraId="3F8AA819" w14:textId="77777777" w:rsidR="00EC05C1" w:rsidRPr="00EC05C1" w:rsidRDefault="00EC05C1" w:rsidP="00EC05C1">
      <w:pPr>
        <w:keepNext/>
        <w:spacing w:after="240" w:line="240" w:lineRule="auto"/>
        <w:ind w:left="576" w:hanging="576"/>
        <w:jc w:val="left"/>
        <w:outlineLvl w:val="1"/>
        <w:rPr>
          <w:rFonts w:ascii="Arial" w:hAnsi="Arial" w:cs="Arial"/>
          <w:b/>
          <w:kern w:val="32"/>
          <w:sz w:val="24"/>
          <w:lang w:val="it-CH"/>
        </w:rPr>
      </w:pPr>
      <w:bookmarkStart w:id="73" w:name="_Toc83632342"/>
      <w:bookmarkStart w:id="74" w:name="_Toc85211722"/>
      <w:r w:rsidRPr="00EC05C1">
        <w:rPr>
          <w:rFonts w:ascii="Arial" w:hAnsi="Arial" w:cs="Arial"/>
          <w:b/>
          <w:kern w:val="32"/>
          <w:sz w:val="24"/>
          <w:lang w:val="it-CH"/>
        </w:rPr>
        <w:lastRenderedPageBreak/>
        <w:t>G.3</w:t>
      </w:r>
      <w:r w:rsidRPr="00EC05C1">
        <w:rPr>
          <w:rFonts w:ascii="Arial" w:hAnsi="Arial" w:cs="Arial"/>
          <w:b/>
          <w:kern w:val="32"/>
          <w:sz w:val="24"/>
          <w:lang w:val="it-CH"/>
        </w:rPr>
        <w:tab/>
        <w:t>Disposizioni integrative sulla procedura di qualificazione finale</w:t>
      </w:r>
      <w:bookmarkEnd w:id="73"/>
      <w:bookmarkEnd w:id="74"/>
      <w:r w:rsidRPr="00EC05C1">
        <w:rPr>
          <w:rFonts w:ascii="Arial" w:hAnsi="Arial" w:cs="Arial"/>
          <w:b/>
          <w:kern w:val="32"/>
          <w:sz w:val="24"/>
          <w:lang w:val="it-CH"/>
        </w:rPr>
        <w:t xml:space="preserve"> </w:t>
      </w:r>
    </w:p>
    <w:tbl>
      <w:tblPr>
        <w:tblW w:w="14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9"/>
        <w:gridCol w:w="359"/>
        <w:gridCol w:w="22"/>
        <w:gridCol w:w="381"/>
        <w:gridCol w:w="1705"/>
        <w:gridCol w:w="8801"/>
        <w:gridCol w:w="992"/>
        <w:gridCol w:w="992"/>
        <w:gridCol w:w="993"/>
      </w:tblGrid>
      <w:tr w:rsidR="00EC05C1" w:rsidRPr="00EC05C1" w14:paraId="43C3BDE2" w14:textId="77777777" w:rsidTr="00DF5007">
        <w:trPr>
          <w:cantSplit/>
          <w:trHeight w:val="378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55FA92A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1E9812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60DA2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0412368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Criterio</w:t>
            </w:r>
          </w:p>
          <w:p w14:paraId="49C2450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3CDF575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5F27769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</w:p>
          <w:p w14:paraId="07FE00C3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  <w:t>Indicatori</w:t>
            </w:r>
          </w:p>
        </w:tc>
        <w:tc>
          <w:tcPr>
            <w:tcW w:w="8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6FF442" w14:textId="77777777" w:rsidR="00EC05C1" w:rsidRPr="00EC05C1" w:rsidRDefault="00EC05C1" w:rsidP="00EC05C1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G.3 La procedura di qualificazione finale soddisfa le disposizioni del regolamento degli studi e del regolamento di promozione.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FFA636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Requisiti</w:t>
            </w:r>
          </w:p>
        </w:tc>
      </w:tr>
      <w:tr w:rsidR="00EC05C1" w:rsidRPr="00EC05C1" w14:paraId="78673AC5" w14:textId="77777777" w:rsidTr="00DF5007">
        <w:trPr>
          <w:cantSplit/>
          <w:trHeight w:val="391"/>
        </w:trPr>
        <w:tc>
          <w:tcPr>
            <w:tcW w:w="11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475856C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Fase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304E0D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D3155F8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8BBCCBB" w14:textId="77777777" w:rsidR="00EC05C1" w:rsidRPr="00EC05C1" w:rsidRDefault="00EC05C1" w:rsidP="00EC05C1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Non soddisfatto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7AA0045" w14:textId="77777777" w:rsidR="00EC05C1" w:rsidRPr="00EC05C1" w:rsidRDefault="00EC05C1" w:rsidP="00EC05C1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In parte soddisfatto 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FD924D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  <w:t>Soddisfatto</w:t>
            </w:r>
          </w:p>
        </w:tc>
      </w:tr>
      <w:tr w:rsidR="00EC05C1" w:rsidRPr="00EC05C1" w14:paraId="78E53505" w14:textId="77777777" w:rsidTr="00DF5007">
        <w:trPr>
          <w:cantSplit/>
          <w:trHeight w:val="259"/>
        </w:trPr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B46A2B6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4FDCDF6E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II</w:t>
            </w:r>
          </w:p>
        </w:tc>
        <w:tc>
          <w:tcPr>
            <w:tcW w:w="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67746B74" w14:textId="77777777" w:rsidR="00EC05C1" w:rsidRPr="00EC05C1" w:rsidRDefault="00EC05C1" w:rsidP="00EC05C1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84B41F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A2D9D9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4304223E" w14:textId="77777777" w:rsidR="00EC05C1" w:rsidRPr="00EC05C1" w:rsidRDefault="00EC05C1" w:rsidP="00EC05C1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10A283C3" w14:textId="77777777" w:rsidR="00EC05C1" w:rsidRPr="00EC05C1" w:rsidRDefault="00EC05C1" w:rsidP="00EC05C1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</w:tcPr>
          <w:p w14:paraId="45A57E2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it-CH"/>
              </w:rPr>
            </w:pPr>
          </w:p>
        </w:tc>
      </w:tr>
      <w:tr w:rsidR="00EC05C1" w:rsidRPr="00EC05C1" w14:paraId="5E0DE401" w14:textId="77777777" w:rsidTr="00DF5007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C2FEA0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531763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5900E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283FA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G.3.1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2BE09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le disposizioni relative al lavoro di diploma o di progetto e i criteri di valutazione sono disponibili in forma scritta e sono note agli studenti.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A5336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542C3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930BE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79357CA" w14:textId="77777777" w:rsidTr="00DF5007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F0D92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3C758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188DA7C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A32ADF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9FF8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DBD8F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1F8B8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038369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8A8DCE6" w14:textId="77777777" w:rsidTr="00DF5007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A9B897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7BF4B0F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5351CF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1A4FCA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017E8E0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952E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02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853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12789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9896866" w14:textId="77777777" w:rsidTr="00DF5007">
        <w:trPr>
          <w:cantSplit/>
          <w:trHeight w:val="378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12F253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8B2A72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38C2B79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10904F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G.3.2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0FBEDB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i lavori di diploma o di progetto abbinano elementi teorici e pratici.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119DC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83D7C9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9E1767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086E7768" w14:textId="77777777" w:rsidTr="00DF5007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76F65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D5F11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4F8E54F2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225DA919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EE1C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793B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9E05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150F56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6D45679" w14:textId="77777777" w:rsidTr="00DF5007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0E7837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CAA0B1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427791E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024EEA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3E4958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8FE2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5F6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DDD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002D3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F9BB8A7" w14:textId="77777777" w:rsidTr="00DF5007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B064D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BDAF6A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5A34BD5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45031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G.3.3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957F7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sono definiti i dettagli dell’assistenza specialistica da parte dei docenti agli studenti per la pianificazione e la realizzazione del lavoro di diploma o di progetto.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946E69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00844A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83FB8A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42E75B52" w14:textId="77777777" w:rsidTr="00DF5007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07E4A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DDB38B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E1C068B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433EDB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82EA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2012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64281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0061CC4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4D7BEE7F" w14:textId="77777777" w:rsidTr="00DF5007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0A73F3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6B3114D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4F88F1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5E960DE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3D9FC7EF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E914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622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73B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0135D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2EE9AFCB" w14:textId="77777777" w:rsidTr="00DF5007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679531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7760BE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6B34F4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7F4E64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G.3.4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93408D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Se è previsto un lavoro di diploma o di progetto: la valutazione dei lavori di diploma e di progetto avviene sotto forma di riscontro scritto agli studenti.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C43028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1C4F59F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C0FA2E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7D3A786B" w14:textId="77777777" w:rsidTr="00DF5007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609CEF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156D4B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0B2B66A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B0D8C94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CBE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A2BD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0FB47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BC4854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132EA934" w14:textId="77777777" w:rsidTr="00DF5007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72A897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45E8B05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0AC0C03D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1F9B891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2CE772FA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B411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C27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7A31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0E570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3F78394A" w14:textId="77777777" w:rsidTr="00DF5007">
        <w:trPr>
          <w:cantSplit/>
          <w:trHeight w:val="68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01DDFC6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51E6508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4A169CE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08F2112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b/>
                <w:sz w:val="18"/>
                <w:szCs w:val="18"/>
                <w:lang w:val="it-CH"/>
              </w:rPr>
              <w:t>G.3.5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F48DF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 xml:space="preserve">Alle procedure di qualificazione finali partecipano periti provenienti dal mondo della pratica professionale (p. es. per la redazione dei documenti d’esame).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9F67805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674270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76CAEB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instrText xml:space="preserve"> FORMCHECKBOX </w:instrText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</w:r>
            <w:r w:rsidR="00ED5805">
              <w:rPr>
                <w:rFonts w:ascii="Arial" w:hAnsi="Arial" w:cs="Arial"/>
                <w:sz w:val="18"/>
                <w:szCs w:val="18"/>
                <w:lang w:val="it-CH"/>
              </w:rPr>
              <w:fldChar w:fldCharType="separate"/>
            </w: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fldChar w:fldCharType="end"/>
            </w:r>
          </w:p>
        </w:tc>
      </w:tr>
      <w:tr w:rsidR="00EC05C1" w:rsidRPr="00EC05C1" w14:paraId="66D82FC2" w14:textId="77777777" w:rsidTr="00DF5007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23AA14E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E4AE383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3A06D895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33AF9B41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sz w:val="18"/>
                <w:szCs w:val="18"/>
                <w:lang w:val="it-CH"/>
              </w:rPr>
              <w:t>Commenti</w:t>
            </w:r>
          </w:p>
        </w:tc>
        <w:tc>
          <w:tcPr>
            <w:tcW w:w="8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DF42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8CE3B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C6C9A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45AF082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  <w:tr w:rsidR="00EC05C1" w:rsidRPr="00EC05C1" w14:paraId="626F58F2" w14:textId="77777777" w:rsidTr="00DF5007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EAD07C9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10697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it-CH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53AB8E1E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</w:tcPr>
          <w:p w14:paraId="7777E717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 xml:space="preserve">Condizioni, </w:t>
            </w:r>
          </w:p>
          <w:p w14:paraId="4DE96786" w14:textId="77777777" w:rsidR="00EC05C1" w:rsidRPr="00EC05C1" w:rsidRDefault="00EC05C1" w:rsidP="00EC05C1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it-CH"/>
              </w:rPr>
            </w:pPr>
            <w:r w:rsidRPr="00EC05C1">
              <w:rPr>
                <w:rFonts w:ascii="Arial" w:hAnsi="Arial" w:cs="Arial"/>
                <w:color w:val="FF0000"/>
                <w:sz w:val="18"/>
                <w:szCs w:val="18"/>
                <w:lang w:val="it-CH"/>
              </w:rPr>
              <w:t>scadenze</w:t>
            </w:r>
          </w:p>
        </w:tc>
        <w:tc>
          <w:tcPr>
            <w:tcW w:w="8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576D" w14:textId="77777777" w:rsidR="00EC05C1" w:rsidRPr="00EC05C1" w:rsidRDefault="00EC05C1" w:rsidP="00EC05C1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989C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725D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6E1D84" w14:textId="77777777" w:rsidR="00EC05C1" w:rsidRPr="00EC05C1" w:rsidRDefault="00EC05C1" w:rsidP="00EC05C1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it-CH"/>
              </w:rPr>
            </w:pPr>
          </w:p>
        </w:tc>
      </w:tr>
    </w:tbl>
    <w:p w14:paraId="64B42FD4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p w14:paraId="6F9BB1C7" w14:textId="77777777" w:rsidR="00EC05C1" w:rsidRPr="00EC05C1" w:rsidRDefault="00EC05C1" w:rsidP="00EC05C1">
      <w:pPr>
        <w:rPr>
          <w:rFonts w:ascii="Arial" w:hAnsi="Arial" w:cs="Arial"/>
          <w:lang w:val="it-CH"/>
        </w:rPr>
      </w:pPr>
    </w:p>
    <w:sectPr w:rsidR="00EC05C1" w:rsidRPr="00EC05C1" w:rsidSect="00336F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3EE3B" w14:textId="77777777" w:rsidR="00ED5805" w:rsidRDefault="00ED5805">
      <w:r>
        <w:separator/>
      </w:r>
    </w:p>
    <w:p w14:paraId="732707CD" w14:textId="77777777" w:rsidR="00ED5805" w:rsidRDefault="00ED5805"/>
  </w:endnote>
  <w:endnote w:type="continuationSeparator" w:id="0">
    <w:p w14:paraId="674556E7" w14:textId="77777777" w:rsidR="00ED5805" w:rsidRDefault="00ED5805">
      <w:r>
        <w:continuationSeparator/>
      </w:r>
    </w:p>
    <w:p w14:paraId="6A23DA8B" w14:textId="77777777" w:rsidR="00ED5805" w:rsidRDefault="00ED58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ED521" w14:textId="77777777" w:rsidR="006526D4" w:rsidRDefault="006526D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3F8D0" w14:textId="77777777" w:rsidR="00AC1BDE" w:rsidRPr="00F554BD" w:rsidRDefault="00AC1BDE" w:rsidP="006C7A10">
    <w:pPr>
      <w:pStyle w:val="Kopfzeile"/>
      <w:rPr>
        <w:rFonts w:ascii="Arial" w:hAnsi="Arial" w:cs="Arial"/>
        <w:lang w:val="it-CH"/>
      </w:rPr>
    </w:pPr>
    <w:r w:rsidRPr="00F554BD">
      <w:rPr>
        <w:rFonts w:ascii="Arial" w:hAnsi="Arial" w:cs="Arial"/>
        <w:lang w:val="it-CH"/>
      </w:rPr>
      <w:t xml:space="preserve">Studio </w:t>
    </w:r>
    <w:proofErr w:type="spellStart"/>
    <w:r w:rsidRPr="00F554BD">
      <w:rPr>
        <w:rFonts w:ascii="Arial" w:hAnsi="Arial" w:cs="Arial"/>
        <w:lang w:val="it-CH"/>
      </w:rPr>
      <w:t>postdiploma</w:t>
    </w:r>
    <w:proofErr w:type="spellEnd"/>
    <w:r w:rsidRPr="00F554BD">
      <w:rPr>
        <w:rFonts w:ascii="Arial" w:hAnsi="Arial" w:cs="Arial"/>
        <w:lang w:val="it-CH"/>
      </w:rPr>
      <w:t xml:space="preserve"> SSS senza PQI</w:t>
    </w:r>
  </w:p>
  <w:p w14:paraId="5E6D0EDD" w14:textId="77777777" w:rsidR="00AC1BDE" w:rsidRPr="00F554BD" w:rsidRDefault="00AC1BDE" w:rsidP="00E4299A">
    <w:pPr>
      <w:pStyle w:val="Kopfzeile"/>
      <w:rPr>
        <w:rFonts w:ascii="Arial" w:hAnsi="Arial" w:cs="Arial"/>
        <w:lang w:val="it-CH"/>
      </w:rPr>
    </w:pPr>
    <w:r w:rsidRPr="00F554BD">
      <w:rPr>
        <w:rFonts w:ascii="Arial" w:hAnsi="Arial" w:cs="Arial"/>
        <w:lang w:val="it-CH"/>
      </w:rPr>
      <w:t>Fasi 1 + 2: rapporti intermedi</w:t>
    </w:r>
  </w:p>
  <w:p w14:paraId="18E0232F" w14:textId="5F66A036" w:rsidR="00AC1BDE" w:rsidRPr="00F554BD" w:rsidRDefault="00AC1BDE" w:rsidP="00E4299A">
    <w:pPr>
      <w:pStyle w:val="Kopfzeile"/>
      <w:rPr>
        <w:rFonts w:ascii="Arial" w:hAnsi="Arial" w:cs="Arial"/>
        <w:lang w:val="it-CH"/>
      </w:rPr>
    </w:pPr>
    <w:r w:rsidRPr="00F554BD">
      <w:rPr>
        <w:rFonts w:ascii="Arial" w:hAnsi="Arial" w:cs="Arial"/>
        <w:lang w:val="it-CH"/>
      </w:rPr>
      <w:t>Versio</w:t>
    </w:r>
    <w:r w:rsidR="00EC05C1">
      <w:rPr>
        <w:rFonts w:ascii="Arial" w:hAnsi="Arial" w:cs="Arial"/>
        <w:lang w:val="it-CH"/>
      </w:rPr>
      <w:t>ne settembre 2021</w:t>
    </w:r>
  </w:p>
  <w:p w14:paraId="69B26EF4" w14:textId="0596F990" w:rsidR="00AC1BDE" w:rsidRPr="00F554BD" w:rsidRDefault="00AC1BDE" w:rsidP="00E4299A">
    <w:pPr>
      <w:pStyle w:val="Fuzeile"/>
      <w:rPr>
        <w:rFonts w:ascii="Arial" w:hAnsi="Arial" w:cs="Arial"/>
        <w:lang w:val="it-CH"/>
      </w:rPr>
    </w:pPr>
    <w:r w:rsidRPr="00F554BD">
      <w:rPr>
        <w:rFonts w:ascii="Arial" w:hAnsi="Arial" w:cs="Arial"/>
        <w:b/>
        <w:lang w:val="it-CH"/>
      </w:rPr>
      <w:t xml:space="preserve">Pagina </w:t>
    </w:r>
    <w:r w:rsidRPr="00F554BD">
      <w:rPr>
        <w:rFonts w:ascii="Arial" w:hAnsi="Arial" w:cs="Arial"/>
        <w:b/>
        <w:lang w:val="it-CH"/>
      </w:rPr>
      <w:fldChar w:fldCharType="begin"/>
    </w:r>
    <w:r w:rsidRPr="00F554BD">
      <w:rPr>
        <w:rFonts w:ascii="Arial" w:hAnsi="Arial" w:cs="Arial"/>
        <w:b/>
        <w:lang w:val="it-CH"/>
      </w:rPr>
      <w:instrText xml:space="preserve"> PAGE \* MERGEFORMAT </w:instrText>
    </w:r>
    <w:r w:rsidRPr="00F554BD">
      <w:rPr>
        <w:rFonts w:ascii="Arial" w:hAnsi="Arial" w:cs="Arial"/>
        <w:b/>
        <w:lang w:val="it-CH"/>
      </w:rPr>
      <w:fldChar w:fldCharType="separate"/>
    </w:r>
    <w:r w:rsidR="006526D4">
      <w:rPr>
        <w:rFonts w:ascii="Arial" w:hAnsi="Arial" w:cs="Arial"/>
        <w:b/>
        <w:noProof/>
        <w:lang w:val="it-CH"/>
      </w:rPr>
      <w:t>2</w:t>
    </w:r>
    <w:r w:rsidRPr="00F554BD">
      <w:rPr>
        <w:rFonts w:ascii="Arial" w:hAnsi="Arial" w:cs="Arial"/>
        <w:b/>
        <w:lang w:val="it-CH"/>
      </w:rPr>
      <w:fldChar w:fldCharType="end"/>
    </w:r>
    <w:r w:rsidRPr="00F554BD">
      <w:rPr>
        <w:rFonts w:ascii="Arial" w:hAnsi="Arial" w:cs="Arial"/>
        <w:lang w:val="it-CH"/>
      </w:rPr>
      <w:t xml:space="preserve"> (di </w:t>
    </w:r>
    <w:r w:rsidRPr="00F554BD">
      <w:rPr>
        <w:rFonts w:ascii="Arial" w:hAnsi="Arial" w:cs="Arial"/>
        <w:lang w:val="it-CH"/>
      </w:rPr>
      <w:fldChar w:fldCharType="begin"/>
    </w:r>
    <w:r w:rsidRPr="00F554BD">
      <w:rPr>
        <w:rFonts w:ascii="Arial" w:hAnsi="Arial" w:cs="Arial"/>
        <w:lang w:val="it-CH"/>
      </w:rPr>
      <w:instrText xml:space="preserve"> NUMPAGES  \* MERGEFORMAT </w:instrText>
    </w:r>
    <w:r w:rsidRPr="00F554BD">
      <w:rPr>
        <w:rFonts w:ascii="Arial" w:hAnsi="Arial" w:cs="Arial"/>
        <w:lang w:val="it-CH"/>
      </w:rPr>
      <w:fldChar w:fldCharType="separate"/>
    </w:r>
    <w:r w:rsidR="006526D4">
      <w:rPr>
        <w:rFonts w:ascii="Arial" w:hAnsi="Arial" w:cs="Arial"/>
        <w:noProof/>
        <w:lang w:val="it-CH"/>
      </w:rPr>
      <w:t>25</w:t>
    </w:r>
    <w:r w:rsidRPr="00F554BD">
      <w:rPr>
        <w:rFonts w:ascii="Arial" w:hAnsi="Arial" w:cs="Arial"/>
        <w:lang w:val="it-CH"/>
      </w:rPr>
      <w:fldChar w:fldCharType="end"/>
    </w:r>
    <w:r w:rsidRPr="00F554BD">
      <w:rPr>
        <w:rFonts w:ascii="Arial" w:hAnsi="Arial" w:cs="Arial"/>
        <w:lang w:val="it-C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E1E72" w14:textId="77777777" w:rsidR="00AC1BDE" w:rsidRPr="00F554BD" w:rsidRDefault="00AC1BDE" w:rsidP="00725C37">
    <w:pPr>
      <w:pStyle w:val="Kopfzeile"/>
      <w:rPr>
        <w:rFonts w:ascii="Arial" w:hAnsi="Arial" w:cs="Arial"/>
        <w:lang w:val="it-CH"/>
      </w:rPr>
    </w:pPr>
    <w:r w:rsidRPr="00F554BD">
      <w:rPr>
        <w:rFonts w:ascii="Arial" w:hAnsi="Arial" w:cs="Arial"/>
        <w:lang w:val="it-CH"/>
      </w:rPr>
      <w:t xml:space="preserve">Studio </w:t>
    </w:r>
    <w:proofErr w:type="spellStart"/>
    <w:r w:rsidRPr="00F554BD">
      <w:rPr>
        <w:rFonts w:ascii="Arial" w:hAnsi="Arial" w:cs="Arial"/>
        <w:lang w:val="it-CH"/>
      </w:rPr>
      <w:t>postdiploma</w:t>
    </w:r>
    <w:proofErr w:type="spellEnd"/>
    <w:r w:rsidRPr="00F554BD">
      <w:rPr>
        <w:rFonts w:ascii="Arial" w:hAnsi="Arial" w:cs="Arial"/>
        <w:lang w:val="it-CH"/>
      </w:rPr>
      <w:t xml:space="preserve"> SSS senza PQI</w:t>
    </w:r>
  </w:p>
  <w:p w14:paraId="2042FC85" w14:textId="77777777" w:rsidR="00AC1BDE" w:rsidRPr="00F554BD" w:rsidRDefault="00AC1BDE" w:rsidP="00725C37">
    <w:pPr>
      <w:pStyle w:val="Kopfzeile"/>
      <w:rPr>
        <w:rFonts w:ascii="Arial" w:hAnsi="Arial" w:cs="Arial"/>
        <w:lang w:val="it-CH"/>
      </w:rPr>
    </w:pPr>
    <w:r w:rsidRPr="00F554BD">
      <w:rPr>
        <w:rFonts w:ascii="Arial" w:hAnsi="Arial" w:cs="Arial"/>
        <w:lang w:val="it-CH"/>
      </w:rPr>
      <w:t>Fasi 1 + 2: rapporti intermedi</w:t>
    </w:r>
  </w:p>
  <w:p w14:paraId="44DE2C98" w14:textId="15E39240" w:rsidR="00AC1BDE" w:rsidRPr="00F554BD" w:rsidRDefault="00AC1BDE" w:rsidP="00725C37">
    <w:pPr>
      <w:pStyle w:val="Kopfzeile"/>
      <w:rPr>
        <w:rFonts w:ascii="Arial" w:hAnsi="Arial" w:cs="Arial"/>
        <w:lang w:val="it-CH"/>
      </w:rPr>
    </w:pPr>
    <w:r w:rsidRPr="00F554BD">
      <w:rPr>
        <w:rFonts w:ascii="Arial" w:hAnsi="Arial" w:cs="Arial"/>
        <w:lang w:val="it-CH"/>
      </w:rPr>
      <w:t>Versio</w:t>
    </w:r>
    <w:r w:rsidR="00EC05C1">
      <w:rPr>
        <w:rFonts w:ascii="Arial" w:hAnsi="Arial" w:cs="Arial"/>
        <w:lang w:val="it-CH"/>
      </w:rPr>
      <w:t>ne settembre 2021</w:t>
    </w:r>
  </w:p>
  <w:p w14:paraId="1A61987D" w14:textId="1A44AF22" w:rsidR="00AC1BDE" w:rsidRPr="00F554BD" w:rsidRDefault="00AC1BDE" w:rsidP="00725C37">
    <w:pPr>
      <w:pStyle w:val="Fuzeile"/>
      <w:rPr>
        <w:rFonts w:ascii="Arial" w:hAnsi="Arial" w:cs="Arial"/>
        <w:lang w:val="it-CH"/>
      </w:rPr>
    </w:pPr>
    <w:r w:rsidRPr="00F554BD">
      <w:rPr>
        <w:rFonts w:ascii="Arial" w:hAnsi="Arial" w:cs="Arial"/>
        <w:b/>
        <w:lang w:val="it-CH"/>
      </w:rPr>
      <w:t xml:space="preserve">Pagina </w:t>
    </w:r>
    <w:r w:rsidRPr="00F554BD">
      <w:rPr>
        <w:rFonts w:ascii="Arial" w:hAnsi="Arial" w:cs="Arial"/>
        <w:b/>
        <w:lang w:val="it-CH"/>
      </w:rPr>
      <w:fldChar w:fldCharType="begin"/>
    </w:r>
    <w:r w:rsidRPr="00F554BD">
      <w:rPr>
        <w:rFonts w:ascii="Arial" w:hAnsi="Arial" w:cs="Arial"/>
        <w:b/>
        <w:lang w:val="it-CH"/>
      </w:rPr>
      <w:instrText xml:space="preserve"> PAGE \* MERGEFORMAT </w:instrText>
    </w:r>
    <w:r w:rsidRPr="00F554BD">
      <w:rPr>
        <w:rFonts w:ascii="Arial" w:hAnsi="Arial" w:cs="Arial"/>
        <w:b/>
        <w:lang w:val="it-CH"/>
      </w:rPr>
      <w:fldChar w:fldCharType="separate"/>
    </w:r>
    <w:r w:rsidR="006526D4">
      <w:rPr>
        <w:rFonts w:ascii="Arial" w:hAnsi="Arial" w:cs="Arial"/>
        <w:b/>
        <w:noProof/>
        <w:lang w:val="it-CH"/>
      </w:rPr>
      <w:t>1</w:t>
    </w:r>
    <w:r w:rsidRPr="00F554BD">
      <w:rPr>
        <w:rFonts w:ascii="Arial" w:hAnsi="Arial" w:cs="Arial"/>
        <w:b/>
        <w:lang w:val="it-CH"/>
      </w:rPr>
      <w:fldChar w:fldCharType="end"/>
    </w:r>
    <w:r w:rsidRPr="00F554BD">
      <w:rPr>
        <w:rFonts w:ascii="Arial" w:hAnsi="Arial" w:cs="Arial"/>
        <w:lang w:val="it-CH"/>
      </w:rPr>
      <w:t xml:space="preserve"> (di </w:t>
    </w:r>
    <w:r w:rsidRPr="00F554BD">
      <w:rPr>
        <w:rFonts w:ascii="Arial" w:hAnsi="Arial" w:cs="Arial"/>
        <w:lang w:val="it-CH"/>
      </w:rPr>
      <w:fldChar w:fldCharType="begin"/>
    </w:r>
    <w:r w:rsidRPr="00F554BD">
      <w:rPr>
        <w:rFonts w:ascii="Arial" w:hAnsi="Arial" w:cs="Arial"/>
        <w:lang w:val="it-CH"/>
      </w:rPr>
      <w:instrText xml:space="preserve"> NUMPAGES  \* MERGEFORMAT </w:instrText>
    </w:r>
    <w:r w:rsidRPr="00F554BD">
      <w:rPr>
        <w:rFonts w:ascii="Arial" w:hAnsi="Arial" w:cs="Arial"/>
        <w:lang w:val="it-CH"/>
      </w:rPr>
      <w:fldChar w:fldCharType="separate"/>
    </w:r>
    <w:r w:rsidR="006526D4">
      <w:rPr>
        <w:rFonts w:ascii="Arial" w:hAnsi="Arial" w:cs="Arial"/>
        <w:noProof/>
        <w:lang w:val="it-CH"/>
      </w:rPr>
      <w:t>25</w:t>
    </w:r>
    <w:r w:rsidRPr="00F554BD">
      <w:rPr>
        <w:rFonts w:ascii="Arial" w:hAnsi="Arial" w:cs="Arial"/>
        <w:lang w:val="it-CH"/>
      </w:rPr>
      <w:fldChar w:fldCharType="end"/>
    </w:r>
    <w:r w:rsidRPr="00F554BD">
      <w:rPr>
        <w:rFonts w:ascii="Arial" w:hAnsi="Arial" w:cs="Arial"/>
        <w:lang w:val="it-CH"/>
      </w:rPr>
      <w:t>)</w:t>
    </w:r>
  </w:p>
  <w:p w14:paraId="212AD936" w14:textId="24339BBC" w:rsidR="00AC1BDE" w:rsidRDefault="00AC1BDE">
    <w:pPr>
      <w:pStyle w:val="Fuzeile"/>
      <w:rPr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7B50C" w14:textId="77777777" w:rsidR="00ED5805" w:rsidRDefault="00ED5805">
      <w:r>
        <w:separator/>
      </w:r>
    </w:p>
    <w:p w14:paraId="0B293F91" w14:textId="77777777" w:rsidR="00ED5805" w:rsidRDefault="00ED5805"/>
  </w:footnote>
  <w:footnote w:type="continuationSeparator" w:id="0">
    <w:p w14:paraId="491381C0" w14:textId="77777777" w:rsidR="00ED5805" w:rsidRDefault="00ED5805">
      <w:r>
        <w:continuationSeparator/>
      </w:r>
    </w:p>
    <w:p w14:paraId="0C65789F" w14:textId="77777777" w:rsidR="00ED5805" w:rsidRDefault="00ED58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E8543" w14:textId="77777777" w:rsidR="006526D4" w:rsidRDefault="006526D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4ABF7" w14:textId="0D23BD75" w:rsidR="00AC1BDE" w:rsidRDefault="00AC1BDE" w:rsidP="00192483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</w:p>
  <w:p w14:paraId="2F27E488" w14:textId="1EE8E981" w:rsidR="006526D4" w:rsidRDefault="006526D4" w:rsidP="006526D4">
    <w:pPr>
      <w:pStyle w:val="Kopfzeile"/>
      <w:tabs>
        <w:tab w:val="left" w:pos="1260"/>
      </w:tabs>
      <w:jc w:val="left"/>
      <w:rPr>
        <w:rFonts w:ascii="Arial" w:hAnsi="Arial" w:cs="Arial"/>
        <w:sz w:val="18"/>
        <w:szCs w:val="18"/>
        <w:lang w:val="it-IT"/>
      </w:rPr>
    </w:pPr>
    <w:bookmarkStart w:id="16" w:name="_GoBack"/>
    <w:r>
      <w:rPr>
        <w:rFonts w:ascii="Arial" w:hAnsi="Arial" w:cs="Arial"/>
        <w:noProof/>
        <w:sz w:val="18"/>
        <w:szCs w:val="18"/>
        <w:lang w:eastAsia="de-CH"/>
      </w:rPr>
      <w:drawing>
        <wp:anchor distT="0" distB="0" distL="114300" distR="114300" simplePos="0" relativeHeight="251661312" behindDoc="0" locked="0" layoutInCell="1" allowOverlap="1" wp14:anchorId="6852C6AA" wp14:editId="4A9C489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bookmarkEnd w:id="16"/>
  </w:p>
  <w:p w14:paraId="2D1427A8" w14:textId="77777777" w:rsidR="006526D4" w:rsidRDefault="006526D4" w:rsidP="00192483">
    <w:pPr>
      <w:pStyle w:val="Kopfzeile"/>
      <w:tabs>
        <w:tab w:val="left" w:pos="1260"/>
      </w:tabs>
      <w:jc w:val="right"/>
      <w:rPr>
        <w:rFonts w:ascii="Arial" w:hAnsi="Arial" w:cs="Arial"/>
        <w:sz w:val="18"/>
        <w:szCs w:val="18"/>
        <w:lang w:val="it-IT"/>
      </w:rPr>
    </w:pPr>
  </w:p>
  <w:p w14:paraId="4DBD29F6" w14:textId="77777777" w:rsidR="00AC1BDE" w:rsidRPr="00731BF6" w:rsidRDefault="00AC1BDE" w:rsidP="003B49E5">
    <w:pPr>
      <w:tabs>
        <w:tab w:val="left" w:pos="4860"/>
      </w:tabs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5"/>
      <w:gridCol w:w="4956"/>
    </w:tblGrid>
    <w:tr w:rsidR="00AC1BDE" w:rsidRPr="006526D4" w14:paraId="4A1A1E5F" w14:textId="77777777" w:rsidTr="00BC662E">
      <w:tc>
        <w:tcPr>
          <w:tcW w:w="4955" w:type="dxa"/>
        </w:tcPr>
        <w:p w14:paraId="3A81FC23" w14:textId="77777777" w:rsidR="00AC1BDE" w:rsidRDefault="00AC1BDE" w:rsidP="00725C37">
          <w:pPr>
            <w:pStyle w:val="Kopfzeile"/>
            <w:rPr>
              <w:lang w:val="it-CH"/>
            </w:rPr>
          </w:pP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59264" behindDoc="0" locked="1" layoutInCell="1" allowOverlap="1" wp14:anchorId="670C05A4" wp14:editId="53414A54">
                    <wp:simplePos x="0" y="0"/>
                    <wp:positionH relativeFrom="column">
                      <wp:posOffset>71755</wp:posOffset>
                    </wp:positionH>
                    <wp:positionV relativeFrom="page">
                      <wp:posOffset>8890</wp:posOffset>
                    </wp:positionV>
                    <wp:extent cx="1979930" cy="492125"/>
                    <wp:effectExtent l="0" t="0" r="1270" b="3175"/>
                    <wp:wrapSquare wrapText="bothSides"/>
                    <wp:docPr id="5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6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5AB3899D" id="LogoCol" o:spid="_x0000_s1026" style="position:absolute;margin-left:5.65pt;margin-top:.7pt;width:155.9pt;height:38.75pt;z-index:251659264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">
                      <v:imagedata r:id="rId4" o:title="Bundeslogo_RGB_pos_600 neu" cropright="53762f"/>
                    </v:shape>
                    <w10:wrap type="square" anchory="page"/>
                    <w10:anchorlock/>
                  </v:group>
                </w:pict>
              </mc:Fallback>
            </mc:AlternateContent>
          </w:r>
        </w:p>
      </w:tc>
      <w:tc>
        <w:tcPr>
          <w:tcW w:w="4956" w:type="dxa"/>
        </w:tcPr>
        <w:p w14:paraId="27B2AC6C" w14:textId="77777777" w:rsidR="00AC1BDE" w:rsidRDefault="00AC1BDE" w:rsidP="00725C37">
          <w:pPr>
            <w:pStyle w:val="zzKopfDept"/>
          </w:pPr>
          <w:r>
            <w:t>Dipartimento federale dell’economia,</w:t>
          </w:r>
        </w:p>
        <w:p w14:paraId="0C8D7FAF" w14:textId="77777777" w:rsidR="00AC1BDE" w:rsidRPr="00EA393A" w:rsidRDefault="00AC1BDE" w:rsidP="00725C37">
          <w:pPr>
            <w:pStyle w:val="zzKopfDept"/>
          </w:pPr>
          <w:r>
            <w:t>della formazione e della ricerca DEFR</w:t>
          </w:r>
        </w:p>
        <w:p w14:paraId="2B6804E3" w14:textId="77777777" w:rsidR="00AC1BDE" w:rsidRPr="00EA393A" w:rsidRDefault="00AC1BDE" w:rsidP="00725C37">
          <w:pPr>
            <w:pStyle w:val="zzKopfFett"/>
          </w:pPr>
          <w:r>
            <w:t>Segreteria di Stato per la formazione,</w:t>
          </w:r>
          <w:r>
            <w:br/>
            <w:t>la ricerca e l’innovazione SEFRI</w:t>
          </w:r>
        </w:p>
        <w:p w14:paraId="509047AA" w14:textId="77777777" w:rsidR="00AC1BDE" w:rsidRDefault="00AC1BDE" w:rsidP="00725C37">
          <w:pPr>
            <w:pStyle w:val="Kopfzeile"/>
            <w:rPr>
              <w:lang w:val="it-CH"/>
            </w:rPr>
          </w:pPr>
        </w:p>
      </w:tc>
    </w:tr>
  </w:tbl>
  <w:p w14:paraId="20BA8B34" w14:textId="056B9D30" w:rsidR="00AC1BDE" w:rsidRPr="00725C37" w:rsidRDefault="00AC1BDE">
    <w:pPr>
      <w:pStyle w:val="Kopfzeile"/>
      <w:tabs>
        <w:tab w:val="clear" w:pos="4536"/>
      </w:tabs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06056D"/>
    <w:multiLevelType w:val="multilevel"/>
    <w:tmpl w:val="87008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E453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D6435"/>
    <w:multiLevelType w:val="multilevel"/>
    <w:tmpl w:val="1F6E41D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159117EB"/>
    <w:multiLevelType w:val="hybridMultilevel"/>
    <w:tmpl w:val="3440FE58"/>
    <w:lvl w:ilvl="0" w:tplc="3BC696C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F2664"/>
    <w:multiLevelType w:val="hybridMultilevel"/>
    <w:tmpl w:val="679420A2"/>
    <w:lvl w:ilvl="0" w:tplc="9EA49DDA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E25B1"/>
    <w:multiLevelType w:val="multilevel"/>
    <w:tmpl w:val="A69C45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3C374B2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3D325710"/>
    <w:multiLevelType w:val="multilevel"/>
    <w:tmpl w:val="90E8B1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D49DD"/>
    <w:multiLevelType w:val="hybridMultilevel"/>
    <w:tmpl w:val="BB38E1B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870FF"/>
    <w:multiLevelType w:val="multilevel"/>
    <w:tmpl w:val="13D8B8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FF4382"/>
    <w:multiLevelType w:val="multilevel"/>
    <w:tmpl w:val="0D84BCA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6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9E099B"/>
    <w:multiLevelType w:val="multilevel"/>
    <w:tmpl w:val="5A38985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F5605D"/>
    <w:multiLevelType w:val="multilevel"/>
    <w:tmpl w:val="2D8A623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9591390"/>
    <w:multiLevelType w:val="hybridMultilevel"/>
    <w:tmpl w:val="12DCFEF6"/>
    <w:lvl w:ilvl="0" w:tplc="EAF0A2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21"/>
  </w:num>
  <w:num w:numId="13">
    <w:abstractNumId w:val="11"/>
  </w:num>
  <w:num w:numId="14">
    <w:abstractNumId w:val="34"/>
  </w:num>
  <w:num w:numId="15">
    <w:abstractNumId w:val="43"/>
  </w:num>
  <w:num w:numId="16">
    <w:abstractNumId w:val="41"/>
  </w:num>
  <w:num w:numId="17">
    <w:abstractNumId w:val="13"/>
  </w:num>
  <w:num w:numId="18">
    <w:abstractNumId w:val="47"/>
  </w:num>
  <w:num w:numId="19">
    <w:abstractNumId w:val="14"/>
  </w:num>
  <w:num w:numId="20">
    <w:abstractNumId w:val="42"/>
  </w:num>
  <w:num w:numId="21">
    <w:abstractNumId w:val="27"/>
  </w:num>
  <w:num w:numId="22">
    <w:abstractNumId w:val="28"/>
  </w:num>
  <w:num w:numId="23">
    <w:abstractNumId w:val="29"/>
  </w:num>
  <w:num w:numId="24">
    <w:abstractNumId w:val="32"/>
  </w:num>
  <w:num w:numId="25">
    <w:abstractNumId w:val="20"/>
  </w:num>
  <w:num w:numId="26">
    <w:abstractNumId w:val="18"/>
  </w:num>
  <w:num w:numId="27">
    <w:abstractNumId w:val="30"/>
  </w:num>
  <w:num w:numId="28">
    <w:abstractNumId w:val="45"/>
  </w:num>
  <w:num w:numId="29">
    <w:abstractNumId w:val="39"/>
  </w:num>
  <w:num w:numId="30">
    <w:abstractNumId w:val="36"/>
  </w:num>
  <w:num w:numId="31">
    <w:abstractNumId w:val="15"/>
  </w:num>
  <w:num w:numId="32">
    <w:abstractNumId w:val="22"/>
  </w:num>
  <w:num w:numId="33">
    <w:abstractNumId w:val="23"/>
  </w:num>
  <w:num w:numId="34">
    <w:abstractNumId w:val="31"/>
  </w:num>
  <w:num w:numId="35">
    <w:abstractNumId w:val="10"/>
  </w:num>
  <w:num w:numId="36">
    <w:abstractNumId w:val="44"/>
  </w:num>
  <w:num w:numId="37">
    <w:abstractNumId w:val="46"/>
  </w:num>
  <w:num w:numId="38">
    <w:abstractNumId w:val="12"/>
  </w:num>
  <w:num w:numId="39">
    <w:abstractNumId w:val="25"/>
  </w:num>
  <w:num w:numId="40">
    <w:abstractNumId w:val="19"/>
  </w:num>
  <w:num w:numId="41">
    <w:abstractNumId w:val="26"/>
  </w:num>
  <w:num w:numId="42">
    <w:abstractNumId w:val="16"/>
  </w:num>
  <w:num w:numId="43">
    <w:abstractNumId w:val="40"/>
  </w:num>
  <w:num w:numId="44">
    <w:abstractNumId w:val="35"/>
  </w:num>
  <w:num w:numId="45">
    <w:abstractNumId w:val="33"/>
  </w:num>
  <w:num w:numId="46">
    <w:abstractNumId w:val="38"/>
  </w:num>
  <w:num w:numId="47">
    <w:abstractNumId w:val="24"/>
  </w:num>
  <w:num w:numId="48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attachedTemplate r:id="rId1"/>
  <w:doNotTrackFormatting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07998"/>
    <w:rsid w:val="00013C4B"/>
    <w:rsid w:val="0001569B"/>
    <w:rsid w:val="000201D3"/>
    <w:rsid w:val="0002269B"/>
    <w:rsid w:val="00023025"/>
    <w:rsid w:val="00024123"/>
    <w:rsid w:val="0003362C"/>
    <w:rsid w:val="00035269"/>
    <w:rsid w:val="00041D40"/>
    <w:rsid w:val="00060361"/>
    <w:rsid w:val="000637D6"/>
    <w:rsid w:val="00063E21"/>
    <w:rsid w:val="00065FF4"/>
    <w:rsid w:val="000665F3"/>
    <w:rsid w:val="000763FE"/>
    <w:rsid w:val="00077F1D"/>
    <w:rsid w:val="00084F6D"/>
    <w:rsid w:val="00085F5F"/>
    <w:rsid w:val="000901A9"/>
    <w:rsid w:val="000904BC"/>
    <w:rsid w:val="00097D74"/>
    <w:rsid w:val="000A7D9C"/>
    <w:rsid w:val="000B703F"/>
    <w:rsid w:val="000C2476"/>
    <w:rsid w:val="000C27FA"/>
    <w:rsid w:val="000C4D3A"/>
    <w:rsid w:val="000D13B6"/>
    <w:rsid w:val="000D1B98"/>
    <w:rsid w:val="000E2C13"/>
    <w:rsid w:val="000E326D"/>
    <w:rsid w:val="000E4857"/>
    <w:rsid w:val="000E6514"/>
    <w:rsid w:val="000F265E"/>
    <w:rsid w:val="000F59B6"/>
    <w:rsid w:val="000F6654"/>
    <w:rsid w:val="000F6782"/>
    <w:rsid w:val="000F696F"/>
    <w:rsid w:val="000F73FB"/>
    <w:rsid w:val="000F74C2"/>
    <w:rsid w:val="00103851"/>
    <w:rsid w:val="00103A3A"/>
    <w:rsid w:val="001046F7"/>
    <w:rsid w:val="00104A6F"/>
    <w:rsid w:val="001075E1"/>
    <w:rsid w:val="00112F49"/>
    <w:rsid w:val="00115316"/>
    <w:rsid w:val="001173D1"/>
    <w:rsid w:val="00125163"/>
    <w:rsid w:val="001267E6"/>
    <w:rsid w:val="001279E3"/>
    <w:rsid w:val="0013525D"/>
    <w:rsid w:val="00143A7F"/>
    <w:rsid w:val="00146639"/>
    <w:rsid w:val="00153E18"/>
    <w:rsid w:val="00154659"/>
    <w:rsid w:val="00162722"/>
    <w:rsid w:val="001641FD"/>
    <w:rsid w:val="001649F2"/>
    <w:rsid w:val="00172FC1"/>
    <w:rsid w:val="001754FD"/>
    <w:rsid w:val="00176FC6"/>
    <w:rsid w:val="001810F0"/>
    <w:rsid w:val="00185DB3"/>
    <w:rsid w:val="00192483"/>
    <w:rsid w:val="00193E5D"/>
    <w:rsid w:val="00194B1A"/>
    <w:rsid w:val="001968DF"/>
    <w:rsid w:val="00196B86"/>
    <w:rsid w:val="001A3928"/>
    <w:rsid w:val="001A3BBE"/>
    <w:rsid w:val="001B12A0"/>
    <w:rsid w:val="001B430B"/>
    <w:rsid w:val="001B44B9"/>
    <w:rsid w:val="001B5324"/>
    <w:rsid w:val="001B569B"/>
    <w:rsid w:val="001B5C7B"/>
    <w:rsid w:val="001B5D4F"/>
    <w:rsid w:val="001B6B15"/>
    <w:rsid w:val="001C06C3"/>
    <w:rsid w:val="001C5061"/>
    <w:rsid w:val="001C77D5"/>
    <w:rsid w:val="001D0A89"/>
    <w:rsid w:val="001D666C"/>
    <w:rsid w:val="001E2519"/>
    <w:rsid w:val="001E26C1"/>
    <w:rsid w:val="001E50FB"/>
    <w:rsid w:val="001F027F"/>
    <w:rsid w:val="0020052A"/>
    <w:rsid w:val="00211541"/>
    <w:rsid w:val="00214AA5"/>
    <w:rsid w:val="0021580C"/>
    <w:rsid w:val="00215A77"/>
    <w:rsid w:val="00222D16"/>
    <w:rsid w:val="002249CA"/>
    <w:rsid w:val="0023390E"/>
    <w:rsid w:val="00234619"/>
    <w:rsid w:val="00243B02"/>
    <w:rsid w:val="0024797E"/>
    <w:rsid w:val="002537DA"/>
    <w:rsid w:val="00255A41"/>
    <w:rsid w:val="00257B71"/>
    <w:rsid w:val="002604A3"/>
    <w:rsid w:val="002609E1"/>
    <w:rsid w:val="00264D0B"/>
    <w:rsid w:val="00271E32"/>
    <w:rsid w:val="00275704"/>
    <w:rsid w:val="00281902"/>
    <w:rsid w:val="00284A6C"/>
    <w:rsid w:val="002936C7"/>
    <w:rsid w:val="00294930"/>
    <w:rsid w:val="0029630B"/>
    <w:rsid w:val="002A0462"/>
    <w:rsid w:val="002A2E6D"/>
    <w:rsid w:val="002A3CB1"/>
    <w:rsid w:val="002A5D4F"/>
    <w:rsid w:val="002B1C13"/>
    <w:rsid w:val="002B2977"/>
    <w:rsid w:val="002B5C1D"/>
    <w:rsid w:val="002B7AED"/>
    <w:rsid w:val="002D26B0"/>
    <w:rsid w:val="002D7246"/>
    <w:rsid w:val="002D7635"/>
    <w:rsid w:val="002E08C7"/>
    <w:rsid w:val="002E5D56"/>
    <w:rsid w:val="002E5E81"/>
    <w:rsid w:val="002E62CE"/>
    <w:rsid w:val="002F026F"/>
    <w:rsid w:val="002F580E"/>
    <w:rsid w:val="002F60FC"/>
    <w:rsid w:val="002F63E9"/>
    <w:rsid w:val="003005D3"/>
    <w:rsid w:val="003021EA"/>
    <w:rsid w:val="00306F67"/>
    <w:rsid w:val="003075C5"/>
    <w:rsid w:val="00315D36"/>
    <w:rsid w:val="00316D8B"/>
    <w:rsid w:val="003200AE"/>
    <w:rsid w:val="0032501E"/>
    <w:rsid w:val="00336E46"/>
    <w:rsid w:val="00336FD1"/>
    <w:rsid w:val="00337664"/>
    <w:rsid w:val="00342AFD"/>
    <w:rsid w:val="00346B92"/>
    <w:rsid w:val="003507AD"/>
    <w:rsid w:val="00350F53"/>
    <w:rsid w:val="003562FD"/>
    <w:rsid w:val="003563F4"/>
    <w:rsid w:val="00357CEC"/>
    <w:rsid w:val="00357DC7"/>
    <w:rsid w:val="003627E4"/>
    <w:rsid w:val="00362D78"/>
    <w:rsid w:val="003654BF"/>
    <w:rsid w:val="00375175"/>
    <w:rsid w:val="00382071"/>
    <w:rsid w:val="00382624"/>
    <w:rsid w:val="00384A23"/>
    <w:rsid w:val="003901B8"/>
    <w:rsid w:val="00393B84"/>
    <w:rsid w:val="00394393"/>
    <w:rsid w:val="003960C5"/>
    <w:rsid w:val="00397BB6"/>
    <w:rsid w:val="003A1060"/>
    <w:rsid w:val="003A4FD2"/>
    <w:rsid w:val="003A6786"/>
    <w:rsid w:val="003B171F"/>
    <w:rsid w:val="003B1BDB"/>
    <w:rsid w:val="003B2E65"/>
    <w:rsid w:val="003B49E5"/>
    <w:rsid w:val="003B6E3A"/>
    <w:rsid w:val="003C244D"/>
    <w:rsid w:val="003C73AD"/>
    <w:rsid w:val="003D013E"/>
    <w:rsid w:val="003D25E8"/>
    <w:rsid w:val="003D3F88"/>
    <w:rsid w:val="003D71B3"/>
    <w:rsid w:val="003E0F5F"/>
    <w:rsid w:val="003E145F"/>
    <w:rsid w:val="003E3D53"/>
    <w:rsid w:val="003F2E65"/>
    <w:rsid w:val="003F44A1"/>
    <w:rsid w:val="00400CA0"/>
    <w:rsid w:val="004066FA"/>
    <w:rsid w:val="0040768D"/>
    <w:rsid w:val="004131D5"/>
    <w:rsid w:val="004148BF"/>
    <w:rsid w:val="004179E1"/>
    <w:rsid w:val="00425CED"/>
    <w:rsid w:val="0042650B"/>
    <w:rsid w:val="00427938"/>
    <w:rsid w:val="004328DE"/>
    <w:rsid w:val="004538BE"/>
    <w:rsid w:val="00461778"/>
    <w:rsid w:val="00470F49"/>
    <w:rsid w:val="004712D0"/>
    <w:rsid w:val="00477E53"/>
    <w:rsid w:val="00480AAA"/>
    <w:rsid w:val="00481D74"/>
    <w:rsid w:val="00482663"/>
    <w:rsid w:val="004855DA"/>
    <w:rsid w:val="00495693"/>
    <w:rsid w:val="00496F4F"/>
    <w:rsid w:val="00497403"/>
    <w:rsid w:val="00497448"/>
    <w:rsid w:val="004A0002"/>
    <w:rsid w:val="004A07CC"/>
    <w:rsid w:val="004A0CA6"/>
    <w:rsid w:val="004A6AB3"/>
    <w:rsid w:val="004A795B"/>
    <w:rsid w:val="004B66AD"/>
    <w:rsid w:val="004B7238"/>
    <w:rsid w:val="004B7310"/>
    <w:rsid w:val="004C03B3"/>
    <w:rsid w:val="004C4DE2"/>
    <w:rsid w:val="004C6982"/>
    <w:rsid w:val="004C71F1"/>
    <w:rsid w:val="004D312F"/>
    <w:rsid w:val="004D416E"/>
    <w:rsid w:val="004D4B53"/>
    <w:rsid w:val="004D7FDE"/>
    <w:rsid w:val="004E033A"/>
    <w:rsid w:val="004E416D"/>
    <w:rsid w:val="004E7A30"/>
    <w:rsid w:val="004F1745"/>
    <w:rsid w:val="004F6786"/>
    <w:rsid w:val="0050517C"/>
    <w:rsid w:val="00506F66"/>
    <w:rsid w:val="00514357"/>
    <w:rsid w:val="005150AF"/>
    <w:rsid w:val="005201BE"/>
    <w:rsid w:val="00520E54"/>
    <w:rsid w:val="00522200"/>
    <w:rsid w:val="00523348"/>
    <w:rsid w:val="0052486A"/>
    <w:rsid w:val="00524B6A"/>
    <w:rsid w:val="00525366"/>
    <w:rsid w:val="00532B4A"/>
    <w:rsid w:val="00536748"/>
    <w:rsid w:val="0054056B"/>
    <w:rsid w:val="0054169E"/>
    <w:rsid w:val="0054231C"/>
    <w:rsid w:val="00542D58"/>
    <w:rsid w:val="005505DB"/>
    <w:rsid w:val="00550C79"/>
    <w:rsid w:val="00551E0A"/>
    <w:rsid w:val="00555206"/>
    <w:rsid w:val="005572ED"/>
    <w:rsid w:val="0056142E"/>
    <w:rsid w:val="00561F4E"/>
    <w:rsid w:val="00565DC1"/>
    <w:rsid w:val="00570794"/>
    <w:rsid w:val="00572744"/>
    <w:rsid w:val="00577B5A"/>
    <w:rsid w:val="00582764"/>
    <w:rsid w:val="00583470"/>
    <w:rsid w:val="0058395A"/>
    <w:rsid w:val="00584970"/>
    <w:rsid w:val="0058627B"/>
    <w:rsid w:val="00586CCD"/>
    <w:rsid w:val="00587CEC"/>
    <w:rsid w:val="005936F2"/>
    <w:rsid w:val="005A49DA"/>
    <w:rsid w:val="005A7F62"/>
    <w:rsid w:val="005B3ABC"/>
    <w:rsid w:val="005B4060"/>
    <w:rsid w:val="005B5857"/>
    <w:rsid w:val="005B598D"/>
    <w:rsid w:val="005B61AA"/>
    <w:rsid w:val="005C2E18"/>
    <w:rsid w:val="005D0556"/>
    <w:rsid w:val="005D0962"/>
    <w:rsid w:val="005D0A8C"/>
    <w:rsid w:val="005D2F7D"/>
    <w:rsid w:val="005D3D80"/>
    <w:rsid w:val="005E3E4D"/>
    <w:rsid w:val="005E70A0"/>
    <w:rsid w:val="005F09C5"/>
    <w:rsid w:val="005F1F7A"/>
    <w:rsid w:val="005F2EDA"/>
    <w:rsid w:val="005F7946"/>
    <w:rsid w:val="006022CB"/>
    <w:rsid w:val="006039F2"/>
    <w:rsid w:val="0061090F"/>
    <w:rsid w:val="00613376"/>
    <w:rsid w:val="006153AC"/>
    <w:rsid w:val="006158D7"/>
    <w:rsid w:val="00616911"/>
    <w:rsid w:val="00621B75"/>
    <w:rsid w:val="0062217F"/>
    <w:rsid w:val="00624C0D"/>
    <w:rsid w:val="00625D50"/>
    <w:rsid w:val="00635751"/>
    <w:rsid w:val="00637D9B"/>
    <w:rsid w:val="00645C7E"/>
    <w:rsid w:val="006526D4"/>
    <w:rsid w:val="00660EB0"/>
    <w:rsid w:val="00670565"/>
    <w:rsid w:val="006721DB"/>
    <w:rsid w:val="00672D6E"/>
    <w:rsid w:val="00673708"/>
    <w:rsid w:val="00677489"/>
    <w:rsid w:val="00680459"/>
    <w:rsid w:val="0068081E"/>
    <w:rsid w:val="0068147E"/>
    <w:rsid w:val="00682382"/>
    <w:rsid w:val="00696192"/>
    <w:rsid w:val="006977B6"/>
    <w:rsid w:val="006A0259"/>
    <w:rsid w:val="006A1218"/>
    <w:rsid w:val="006A2ACC"/>
    <w:rsid w:val="006B199C"/>
    <w:rsid w:val="006B7A01"/>
    <w:rsid w:val="006C4D82"/>
    <w:rsid w:val="006C7A10"/>
    <w:rsid w:val="006C7B9D"/>
    <w:rsid w:val="006D00F0"/>
    <w:rsid w:val="006D0690"/>
    <w:rsid w:val="006D0DE0"/>
    <w:rsid w:val="006D5260"/>
    <w:rsid w:val="006E12EB"/>
    <w:rsid w:val="006E560A"/>
    <w:rsid w:val="006E568B"/>
    <w:rsid w:val="006F0F11"/>
    <w:rsid w:val="006F18FF"/>
    <w:rsid w:val="006F472D"/>
    <w:rsid w:val="007071A6"/>
    <w:rsid w:val="00710AC6"/>
    <w:rsid w:val="00710D93"/>
    <w:rsid w:val="00720DE1"/>
    <w:rsid w:val="00720F50"/>
    <w:rsid w:val="007212D4"/>
    <w:rsid w:val="007254F1"/>
    <w:rsid w:val="00725C37"/>
    <w:rsid w:val="00726C65"/>
    <w:rsid w:val="00731BF6"/>
    <w:rsid w:val="00741C28"/>
    <w:rsid w:val="00751CFF"/>
    <w:rsid w:val="00752268"/>
    <w:rsid w:val="00762CA8"/>
    <w:rsid w:val="0077430B"/>
    <w:rsid w:val="00780058"/>
    <w:rsid w:val="007842DB"/>
    <w:rsid w:val="00786946"/>
    <w:rsid w:val="007A26FC"/>
    <w:rsid w:val="007A32DF"/>
    <w:rsid w:val="007A5DC0"/>
    <w:rsid w:val="007A7474"/>
    <w:rsid w:val="007B3DAD"/>
    <w:rsid w:val="007B60E2"/>
    <w:rsid w:val="007C3580"/>
    <w:rsid w:val="007C3766"/>
    <w:rsid w:val="007C4D23"/>
    <w:rsid w:val="007D0BB0"/>
    <w:rsid w:val="007D0C9C"/>
    <w:rsid w:val="007D489C"/>
    <w:rsid w:val="007E0455"/>
    <w:rsid w:val="007E0C8D"/>
    <w:rsid w:val="007E0F58"/>
    <w:rsid w:val="007E13BA"/>
    <w:rsid w:val="007F560F"/>
    <w:rsid w:val="008015A0"/>
    <w:rsid w:val="00802B39"/>
    <w:rsid w:val="00802DDC"/>
    <w:rsid w:val="00804716"/>
    <w:rsid w:val="00806D34"/>
    <w:rsid w:val="00815A1A"/>
    <w:rsid w:val="008207A3"/>
    <w:rsid w:val="0082080D"/>
    <w:rsid w:val="00820D7A"/>
    <w:rsid w:val="0082710D"/>
    <w:rsid w:val="008279C7"/>
    <w:rsid w:val="00832C4A"/>
    <w:rsid w:val="00837644"/>
    <w:rsid w:val="00840656"/>
    <w:rsid w:val="008436BB"/>
    <w:rsid w:val="008573EF"/>
    <w:rsid w:val="0086121B"/>
    <w:rsid w:val="008676B4"/>
    <w:rsid w:val="00870B2E"/>
    <w:rsid w:val="00881606"/>
    <w:rsid w:val="0088237E"/>
    <w:rsid w:val="00891C74"/>
    <w:rsid w:val="008A5962"/>
    <w:rsid w:val="008A675B"/>
    <w:rsid w:val="008B0B93"/>
    <w:rsid w:val="008C1D3F"/>
    <w:rsid w:val="008E5FD2"/>
    <w:rsid w:val="008E6979"/>
    <w:rsid w:val="0090194A"/>
    <w:rsid w:val="00902C1E"/>
    <w:rsid w:val="00902EBF"/>
    <w:rsid w:val="00902F9B"/>
    <w:rsid w:val="00904668"/>
    <w:rsid w:val="009064F2"/>
    <w:rsid w:val="00911800"/>
    <w:rsid w:val="00911B7C"/>
    <w:rsid w:val="0091210A"/>
    <w:rsid w:val="009124DF"/>
    <w:rsid w:val="0091763B"/>
    <w:rsid w:val="00926D02"/>
    <w:rsid w:val="00927BD2"/>
    <w:rsid w:val="0093094A"/>
    <w:rsid w:val="00941928"/>
    <w:rsid w:val="0094359E"/>
    <w:rsid w:val="00943E44"/>
    <w:rsid w:val="00950044"/>
    <w:rsid w:val="00956553"/>
    <w:rsid w:val="0096121B"/>
    <w:rsid w:val="00961F10"/>
    <w:rsid w:val="00971766"/>
    <w:rsid w:val="00972500"/>
    <w:rsid w:val="009766ED"/>
    <w:rsid w:val="00980A29"/>
    <w:rsid w:val="009916E2"/>
    <w:rsid w:val="009917C7"/>
    <w:rsid w:val="0099250D"/>
    <w:rsid w:val="00994B53"/>
    <w:rsid w:val="0099557C"/>
    <w:rsid w:val="009A050F"/>
    <w:rsid w:val="009A2883"/>
    <w:rsid w:val="009A378E"/>
    <w:rsid w:val="009A71F3"/>
    <w:rsid w:val="009B6999"/>
    <w:rsid w:val="009C6B2C"/>
    <w:rsid w:val="009C7EDF"/>
    <w:rsid w:val="009D0605"/>
    <w:rsid w:val="009D4C1F"/>
    <w:rsid w:val="009D6C2D"/>
    <w:rsid w:val="009E0C7A"/>
    <w:rsid w:val="009E28CC"/>
    <w:rsid w:val="009E5B60"/>
    <w:rsid w:val="009E7EBB"/>
    <w:rsid w:val="009F457F"/>
    <w:rsid w:val="00A02EC4"/>
    <w:rsid w:val="00A06F2A"/>
    <w:rsid w:val="00A07045"/>
    <w:rsid w:val="00A132DB"/>
    <w:rsid w:val="00A146C4"/>
    <w:rsid w:val="00A24EB0"/>
    <w:rsid w:val="00A3379F"/>
    <w:rsid w:val="00A35FEA"/>
    <w:rsid w:val="00A415F7"/>
    <w:rsid w:val="00A43A5B"/>
    <w:rsid w:val="00A503AF"/>
    <w:rsid w:val="00A52818"/>
    <w:rsid w:val="00A54E72"/>
    <w:rsid w:val="00A6564A"/>
    <w:rsid w:val="00A66551"/>
    <w:rsid w:val="00A71F9D"/>
    <w:rsid w:val="00A876D2"/>
    <w:rsid w:val="00A87C5D"/>
    <w:rsid w:val="00A91706"/>
    <w:rsid w:val="00A923D7"/>
    <w:rsid w:val="00A97B4A"/>
    <w:rsid w:val="00AA32E1"/>
    <w:rsid w:val="00AA63C0"/>
    <w:rsid w:val="00AB473E"/>
    <w:rsid w:val="00AB54D4"/>
    <w:rsid w:val="00AC0919"/>
    <w:rsid w:val="00AC1BDE"/>
    <w:rsid w:val="00AD3DFC"/>
    <w:rsid w:val="00AE3207"/>
    <w:rsid w:val="00AF3875"/>
    <w:rsid w:val="00AF3F5D"/>
    <w:rsid w:val="00AF4657"/>
    <w:rsid w:val="00B02859"/>
    <w:rsid w:val="00B029C9"/>
    <w:rsid w:val="00B0431B"/>
    <w:rsid w:val="00B1009C"/>
    <w:rsid w:val="00B175E3"/>
    <w:rsid w:val="00B238A7"/>
    <w:rsid w:val="00B25A46"/>
    <w:rsid w:val="00B27801"/>
    <w:rsid w:val="00B27A4E"/>
    <w:rsid w:val="00B27B8C"/>
    <w:rsid w:val="00B30F51"/>
    <w:rsid w:val="00B337E3"/>
    <w:rsid w:val="00B34F8B"/>
    <w:rsid w:val="00B35269"/>
    <w:rsid w:val="00B4219C"/>
    <w:rsid w:val="00B44D9D"/>
    <w:rsid w:val="00B467CC"/>
    <w:rsid w:val="00B47471"/>
    <w:rsid w:val="00B53D5E"/>
    <w:rsid w:val="00B5774F"/>
    <w:rsid w:val="00B60AF5"/>
    <w:rsid w:val="00B61FA1"/>
    <w:rsid w:val="00B67CDA"/>
    <w:rsid w:val="00B67EDE"/>
    <w:rsid w:val="00B70157"/>
    <w:rsid w:val="00B73809"/>
    <w:rsid w:val="00B754C4"/>
    <w:rsid w:val="00B83B03"/>
    <w:rsid w:val="00B843C0"/>
    <w:rsid w:val="00B85500"/>
    <w:rsid w:val="00B916A4"/>
    <w:rsid w:val="00BA0312"/>
    <w:rsid w:val="00BA5751"/>
    <w:rsid w:val="00BB4DC1"/>
    <w:rsid w:val="00BB67C0"/>
    <w:rsid w:val="00BC662E"/>
    <w:rsid w:val="00BC6C39"/>
    <w:rsid w:val="00BD1587"/>
    <w:rsid w:val="00BD2353"/>
    <w:rsid w:val="00BD2E87"/>
    <w:rsid w:val="00BE0B0C"/>
    <w:rsid w:val="00BE2758"/>
    <w:rsid w:val="00BE5718"/>
    <w:rsid w:val="00BF2532"/>
    <w:rsid w:val="00BF68CB"/>
    <w:rsid w:val="00BF6A46"/>
    <w:rsid w:val="00BF718D"/>
    <w:rsid w:val="00C013F2"/>
    <w:rsid w:val="00C03E27"/>
    <w:rsid w:val="00C07484"/>
    <w:rsid w:val="00C12403"/>
    <w:rsid w:val="00C13A91"/>
    <w:rsid w:val="00C179CD"/>
    <w:rsid w:val="00C20E04"/>
    <w:rsid w:val="00C21D88"/>
    <w:rsid w:val="00C272EA"/>
    <w:rsid w:val="00C27965"/>
    <w:rsid w:val="00C317BB"/>
    <w:rsid w:val="00C32126"/>
    <w:rsid w:val="00C43D3E"/>
    <w:rsid w:val="00C443AB"/>
    <w:rsid w:val="00C47E34"/>
    <w:rsid w:val="00C5273D"/>
    <w:rsid w:val="00C53991"/>
    <w:rsid w:val="00C540B0"/>
    <w:rsid w:val="00C61181"/>
    <w:rsid w:val="00C63CAF"/>
    <w:rsid w:val="00C63E32"/>
    <w:rsid w:val="00C73945"/>
    <w:rsid w:val="00C740BC"/>
    <w:rsid w:val="00C768D0"/>
    <w:rsid w:val="00C80B3B"/>
    <w:rsid w:val="00C83617"/>
    <w:rsid w:val="00C8681E"/>
    <w:rsid w:val="00C9286C"/>
    <w:rsid w:val="00C930E5"/>
    <w:rsid w:val="00C96810"/>
    <w:rsid w:val="00C97484"/>
    <w:rsid w:val="00CB3B04"/>
    <w:rsid w:val="00CC02D5"/>
    <w:rsid w:val="00CC43E6"/>
    <w:rsid w:val="00CC4997"/>
    <w:rsid w:val="00CC5FCB"/>
    <w:rsid w:val="00CC6864"/>
    <w:rsid w:val="00CC6FCD"/>
    <w:rsid w:val="00CD051F"/>
    <w:rsid w:val="00CD0F7A"/>
    <w:rsid w:val="00CD12B9"/>
    <w:rsid w:val="00CD2845"/>
    <w:rsid w:val="00CD2A4A"/>
    <w:rsid w:val="00CD6623"/>
    <w:rsid w:val="00CD7773"/>
    <w:rsid w:val="00CE02F1"/>
    <w:rsid w:val="00CE09C4"/>
    <w:rsid w:val="00CE1266"/>
    <w:rsid w:val="00CE6D41"/>
    <w:rsid w:val="00CE7330"/>
    <w:rsid w:val="00CE7CD2"/>
    <w:rsid w:val="00CF3BF4"/>
    <w:rsid w:val="00CF78BA"/>
    <w:rsid w:val="00D0273F"/>
    <w:rsid w:val="00D03AA8"/>
    <w:rsid w:val="00D07A78"/>
    <w:rsid w:val="00D1345A"/>
    <w:rsid w:val="00D13C34"/>
    <w:rsid w:val="00D14440"/>
    <w:rsid w:val="00D2181E"/>
    <w:rsid w:val="00D246D4"/>
    <w:rsid w:val="00D25C9D"/>
    <w:rsid w:val="00D26A03"/>
    <w:rsid w:val="00D3059E"/>
    <w:rsid w:val="00D305A4"/>
    <w:rsid w:val="00D42125"/>
    <w:rsid w:val="00D44BBE"/>
    <w:rsid w:val="00D46DC6"/>
    <w:rsid w:val="00D479B6"/>
    <w:rsid w:val="00D54FCD"/>
    <w:rsid w:val="00D605B6"/>
    <w:rsid w:val="00D632E9"/>
    <w:rsid w:val="00D677F1"/>
    <w:rsid w:val="00D75226"/>
    <w:rsid w:val="00D75D65"/>
    <w:rsid w:val="00D863B6"/>
    <w:rsid w:val="00D91B3B"/>
    <w:rsid w:val="00DA2A2C"/>
    <w:rsid w:val="00DA3EA9"/>
    <w:rsid w:val="00DA3EC8"/>
    <w:rsid w:val="00DA5161"/>
    <w:rsid w:val="00DA55D8"/>
    <w:rsid w:val="00DB0793"/>
    <w:rsid w:val="00DC1D36"/>
    <w:rsid w:val="00DC7D33"/>
    <w:rsid w:val="00DD2BB5"/>
    <w:rsid w:val="00DD3FE7"/>
    <w:rsid w:val="00DD49C4"/>
    <w:rsid w:val="00DD4EEC"/>
    <w:rsid w:val="00DD7FF8"/>
    <w:rsid w:val="00DE1BF4"/>
    <w:rsid w:val="00DE2C87"/>
    <w:rsid w:val="00DE2D6C"/>
    <w:rsid w:val="00DF044F"/>
    <w:rsid w:val="00DF188C"/>
    <w:rsid w:val="00DF398B"/>
    <w:rsid w:val="00DF5694"/>
    <w:rsid w:val="00E05F9C"/>
    <w:rsid w:val="00E14BD7"/>
    <w:rsid w:val="00E159BC"/>
    <w:rsid w:val="00E16A5C"/>
    <w:rsid w:val="00E205CE"/>
    <w:rsid w:val="00E2325E"/>
    <w:rsid w:val="00E23520"/>
    <w:rsid w:val="00E23599"/>
    <w:rsid w:val="00E24DE5"/>
    <w:rsid w:val="00E277E3"/>
    <w:rsid w:val="00E32840"/>
    <w:rsid w:val="00E34DEF"/>
    <w:rsid w:val="00E3734C"/>
    <w:rsid w:val="00E40190"/>
    <w:rsid w:val="00E41168"/>
    <w:rsid w:val="00E4299A"/>
    <w:rsid w:val="00E5072B"/>
    <w:rsid w:val="00E532F0"/>
    <w:rsid w:val="00E53D03"/>
    <w:rsid w:val="00E548AD"/>
    <w:rsid w:val="00E54D62"/>
    <w:rsid w:val="00E669BD"/>
    <w:rsid w:val="00E7306E"/>
    <w:rsid w:val="00E735D5"/>
    <w:rsid w:val="00E84F8C"/>
    <w:rsid w:val="00E8767E"/>
    <w:rsid w:val="00E90657"/>
    <w:rsid w:val="00E92463"/>
    <w:rsid w:val="00E96928"/>
    <w:rsid w:val="00EB0464"/>
    <w:rsid w:val="00EB591D"/>
    <w:rsid w:val="00EB7EFD"/>
    <w:rsid w:val="00EC05C1"/>
    <w:rsid w:val="00EC18A6"/>
    <w:rsid w:val="00EC3070"/>
    <w:rsid w:val="00ED40ED"/>
    <w:rsid w:val="00ED5805"/>
    <w:rsid w:val="00ED587E"/>
    <w:rsid w:val="00EE306B"/>
    <w:rsid w:val="00EE3862"/>
    <w:rsid w:val="00EE5049"/>
    <w:rsid w:val="00EE554E"/>
    <w:rsid w:val="00EE6D87"/>
    <w:rsid w:val="00EF2768"/>
    <w:rsid w:val="00EF56DB"/>
    <w:rsid w:val="00F11855"/>
    <w:rsid w:val="00F133C4"/>
    <w:rsid w:val="00F176E2"/>
    <w:rsid w:val="00F23C3A"/>
    <w:rsid w:val="00F2460B"/>
    <w:rsid w:val="00F27780"/>
    <w:rsid w:val="00F3312C"/>
    <w:rsid w:val="00F41898"/>
    <w:rsid w:val="00F420D4"/>
    <w:rsid w:val="00F46CE7"/>
    <w:rsid w:val="00F5266A"/>
    <w:rsid w:val="00F538D1"/>
    <w:rsid w:val="00F554BD"/>
    <w:rsid w:val="00F60C27"/>
    <w:rsid w:val="00F60E45"/>
    <w:rsid w:val="00F619F7"/>
    <w:rsid w:val="00F62CDD"/>
    <w:rsid w:val="00F663FE"/>
    <w:rsid w:val="00F76CA8"/>
    <w:rsid w:val="00F8229C"/>
    <w:rsid w:val="00F8575F"/>
    <w:rsid w:val="00F866C7"/>
    <w:rsid w:val="00F92AFE"/>
    <w:rsid w:val="00F93503"/>
    <w:rsid w:val="00F95ED2"/>
    <w:rsid w:val="00FB144D"/>
    <w:rsid w:val="00FB314C"/>
    <w:rsid w:val="00FB3F04"/>
    <w:rsid w:val="00FB5BD2"/>
    <w:rsid w:val="00FC57B8"/>
    <w:rsid w:val="00FC69B5"/>
    <w:rsid w:val="00FD0214"/>
    <w:rsid w:val="00FD363B"/>
    <w:rsid w:val="00FE010B"/>
    <w:rsid w:val="00FE169B"/>
    <w:rsid w:val="00FE1FAA"/>
    <w:rsid w:val="00FE64B0"/>
    <w:rsid w:val="00FF0ED7"/>
    <w:rsid w:val="00FF40D1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12F4227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A1218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E96928"/>
    <w:pPr>
      <w:keepNext/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1B5D4F"/>
    <w:pP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zKopfDept">
    <w:name w:val="zz KopfDept"/>
    <w:next w:val="Standard"/>
    <w:rsid w:val="00725C37"/>
    <w:pPr>
      <w:suppressAutoHyphens/>
      <w:spacing w:after="100" w:line="200" w:lineRule="atLeast"/>
      <w:contextualSpacing/>
    </w:pPr>
    <w:rPr>
      <w:rFonts w:ascii="Arial" w:hAnsi="Arial"/>
      <w:noProof/>
      <w:sz w:val="15"/>
      <w:lang w:val="it-CH" w:eastAsia="de-CH"/>
    </w:rPr>
  </w:style>
  <w:style w:type="paragraph" w:customStyle="1" w:styleId="zzKopfFett">
    <w:name w:val="zz KopfFett"/>
    <w:next w:val="Kopfzeile"/>
    <w:rsid w:val="00725C37"/>
    <w:pPr>
      <w:suppressAutoHyphens/>
      <w:spacing w:line="200" w:lineRule="atLeast"/>
    </w:pPr>
    <w:rPr>
      <w:rFonts w:ascii="Arial" w:hAnsi="Arial"/>
      <w:b/>
      <w:noProof/>
      <w:sz w:val="15"/>
      <w:lang w:val="it-CH" w:eastAsia="de-CH"/>
    </w:rPr>
  </w:style>
  <w:style w:type="paragraph" w:customStyle="1" w:styleId="Default">
    <w:name w:val="Default"/>
    <w:rsid w:val="00EC05C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e-CH"/>
    </w:rPr>
  </w:style>
  <w:style w:type="character" w:customStyle="1" w:styleId="KopfzeileZchn">
    <w:name w:val="Kopfzeile Zchn"/>
    <w:basedOn w:val="Absatz-Standardschriftart"/>
    <w:link w:val="Kopfzeile"/>
    <w:semiHidden/>
    <w:rsid w:val="00EC05C1"/>
    <w:rPr>
      <w:sz w:val="14"/>
      <w:lang w:val="de-CH"/>
    </w:rPr>
  </w:style>
  <w:style w:type="paragraph" w:customStyle="1" w:styleId="Titelschwarz">
    <w:name w:val="Titel schwarz"/>
    <w:basedOn w:val="Standard"/>
    <w:rsid w:val="00EC05C1"/>
    <w:pPr>
      <w:spacing w:after="120" w:line="240" w:lineRule="auto"/>
      <w:jc w:val="left"/>
    </w:pPr>
    <w:rPr>
      <w:rFonts w:ascii="Arial" w:hAnsi="Arial"/>
      <w:b/>
      <w:bCs/>
      <w:sz w:val="6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NRAKV_ZwB Phase 1_BG-Anbieter_31.01.2014"/>
    <f:field ref="objsubject" par="" edit="true" text=""/>
    <f:field ref="objcreatedby" par="" text="Demaurex, Emilie, SBFI"/>
    <f:field ref="objcreatedat" par="" text="28.01.2014 12:44:16"/>
    <f:field ref="objchangedby" par="" text="Demaurex, Emilie, SBFI"/>
    <f:field ref="objmodifiedat" par="" text="28.01.2014 15:43:42"/>
    <f:field ref="doc_FSCFOLIO_1_1001_FieldDocumentNumber" par="" text=""/>
    <f:field ref="doc_FSCFOLIO_1_1001_FieldSubject" par="" edit="true" text=""/>
    <f:field ref="FSCFOLIO_1_1001_FieldCurrentUser" par="" text="SBFI Emilie Demaurex"/>
    <f:field ref="CCAPRECONFIG_15_1001_Objektname" par="" edit="true" text="01_NRAKV_ZwB Phase 1_BG-Anbieter_31.01.2014"/>
    <f:field ref="CHPRECONFIG_1_1001_Objektname" par="" edit="true" text="01_NRAKV_ZwB Phase 1_BG-Anbieter_31.01.2014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0054902-9461-4945-AD26-D5F0624DC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25</Pages>
  <Words>4640</Words>
  <Characters>29238</Characters>
  <Application>Microsoft Office Word</Application>
  <DocSecurity>0</DocSecurity>
  <Lines>243</Lines>
  <Paragraphs>67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[Dokumenttitel oder Betreff]</vt:lpstr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33811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3</cp:revision>
  <cp:lastPrinted>2018-03-22T06:11:00Z</cp:lastPrinted>
  <dcterms:created xsi:type="dcterms:W3CDTF">2021-10-15T15:37:00Z</dcterms:created>
  <dcterms:modified xsi:type="dcterms:W3CDTF">2021-10-19T13:54:00Z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2014-01-28T12:44:16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Demaurex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Stagiaire académique_x000d_
Hochschulpraktikantin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COO.2101.108.5.1680485</vt:lpwstr>
  </property>
  <property fmtid="{D5CDD505-2E9C-101B-9397-08002B2CF9AE}" pid="26" name="FSC#COOELAK@1.1001:Subject">
    <vt:lpwstr>Subdossier für Prozessablauf Bildunggänge udn NDS_x000d_
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HBB/SBFI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Demaurex Emilie, SBFI</vt:lpwstr>
  </property>
  <property fmtid="{D5CDD505-2E9C-101B-9397-08002B2CF9AE}" pid="33" name="FSC#COOELAK@1.1001:OwnerExtension">
    <vt:lpwstr>+41 58 465 11 14</vt:lpwstr>
  </property>
  <property fmtid="{D5CDD505-2E9C-101B-9397-08002B2CF9AE}" pid="34" name="FSC#COOELAK@1.1001:OwnerFaxExtension">
    <vt:lpwstr>+41 31 324 96 14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supérieure (HBB/SBFI)</vt:lpwstr>
  </property>
  <property fmtid="{D5CDD505-2E9C-101B-9397-08002B2CF9AE}" pid="40" name="FSC#COOELAK@1.1001:CreatedAt">
    <vt:lpwstr>28.01.2014</vt:lpwstr>
  </property>
  <property fmtid="{D5CDD505-2E9C-101B-9397-08002B2CF9AE}" pid="41" name="FSC#COOELAK@1.1001:OU">
    <vt:lpwstr>Formation professionnelle supérieure (HBB/SBFI)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*COO.2101.108.5.1680485*</vt:lpwstr>
  </property>
  <property fmtid="{D5CDD505-2E9C-101B-9397-08002B2CF9AE}" pid="44" name="FSC#COOELAK@1.1001:RefBarCode">
    <vt:lpwstr>*COO.2101.108.6.954223*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emilie.demaurex@sbfi.admin.ch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emilie.demaurex@sbfi.admin.ch</vt:lpwstr>
  </property>
  <property fmtid="{D5CDD505-2E9C-101B-9397-08002B2CF9AE}" pid="69" name="FSC#EVDCFG@15.1400:FileRespFax">
    <vt:lpwstr>+41 31 324 96 14</vt:lpwstr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Emilie Demaurex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dee</vt:lpwstr>
  </property>
  <property fmtid="{D5CDD505-2E9C-101B-9397-08002B2CF9AE}" pid="78" name="FSC#EVDCFG@15.1400:FileRespStreet">
    <vt:lpwstr>Belpstrasse 14</vt:lpwstr>
  </property>
  <property fmtid="{D5CDD505-2E9C-101B-9397-08002B2CF9AE}" pid="79" name="FSC#EVDCFG@15.1400:FileRespTel">
    <vt:lpwstr>+41 58 465 11 14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01_NRAKV_ZwB Phase 1_BG-Anbieter_31.01.2014</vt:lpwstr>
  </property>
  <property fmtid="{D5CDD505-2E9C-101B-9397-08002B2CF9AE}" pid="94" name="FSC#EVDCFG@15.1400:UserFunction">
    <vt:lpwstr>Sachbearbeiter/-in - in HBB /SBFI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>Stagiaire académique</vt:lpwstr>
  </property>
  <property fmtid="{D5CDD505-2E9C-101B-9397-08002B2CF9AE}" pid="101" name="FSC#EVDCFG@15.1400:SalutationGermanUser">
    <vt:lpwstr>Hochschulpraktikantin</vt:lpwstr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HBB/SBFI</vt:lpwstr>
  </property>
  <property fmtid="{D5CDD505-2E9C-101B-9397-08002B2CF9AE}" pid="104" name="FSC#EVDCFG@15.1400:ResponsibleEditorFirstname">
    <vt:lpwstr>Emilie</vt:lpwstr>
  </property>
  <property fmtid="{D5CDD505-2E9C-101B-9397-08002B2CF9AE}" pid="105" name="FSC#EVDCFG@15.1400:ResponsibleEditorSurname">
    <vt:lpwstr>Demaurex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Emilie Demaurex</vt:lpwstr>
  </property>
  <property fmtid="{D5CDD505-2E9C-101B-9397-08002B2CF9AE}" pid="109" name="FSC#ATSTATECFG@1.1001:AgentPhone">
    <vt:lpwstr>+41 58 465 11 14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>28.01.2014</vt:lpwstr>
  </property>
  <property fmtid="{D5CDD505-2E9C-101B-9397-08002B2CF9AE}" pid="113" name="FSC#ATSTATECFG@1.1001:SubfileSubject">
    <vt:lpwstr>1_NRAKV_ZwB Phase 1_BG-Anbieter_31.01.2014_x000d_
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2014/000890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